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00" w:rsidRDefault="00626500">
      <w:pPr>
        <w:widowControl w:val="0"/>
        <w:jc w:val="center"/>
        <w:rPr>
          <w:rFonts w:ascii="PT Astra Serif" w:eastAsia="Times New Roman" w:hAnsi="PT Astra Serif" w:cs="Times New Roman"/>
          <w:iCs/>
          <w:sz w:val="28"/>
          <w:szCs w:val="28"/>
        </w:rPr>
      </w:pPr>
    </w:p>
    <w:p w:rsidR="00626500" w:rsidRDefault="00626500" w:rsidP="004F227C">
      <w:r>
        <w:rPr>
          <w:noProof/>
          <w:lang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04.3pt;margin-top:-.45pt;width:42.75pt;height:71.25pt;z-index:251658240;visibility:visible">
            <v:imagedata r:id="rId7" o:title=""/>
          </v:shape>
        </w:pict>
      </w:r>
    </w:p>
    <w:p w:rsidR="00626500" w:rsidRDefault="00626500" w:rsidP="004F227C"/>
    <w:p w:rsidR="00626500" w:rsidRDefault="00626500" w:rsidP="004F227C"/>
    <w:p w:rsidR="00626500" w:rsidRDefault="00626500" w:rsidP="004F227C"/>
    <w:p w:rsidR="00626500" w:rsidRDefault="00626500" w:rsidP="004F227C"/>
    <w:p w:rsidR="00626500" w:rsidRDefault="00626500" w:rsidP="004F227C">
      <w:pPr>
        <w:jc w:val="center"/>
        <w:rPr>
          <w:b/>
          <w:sz w:val="32"/>
        </w:rPr>
      </w:pPr>
    </w:p>
    <w:p w:rsidR="00626500" w:rsidRPr="003B2593" w:rsidRDefault="00626500" w:rsidP="004F227C">
      <w:pPr>
        <w:jc w:val="center"/>
        <w:rPr>
          <w:rFonts w:ascii="Times New Roman" w:hAnsi="Times New Roman" w:cs="Times New Roman"/>
        </w:rPr>
      </w:pPr>
      <w:r w:rsidRPr="003B2593">
        <w:rPr>
          <w:rFonts w:ascii="Times New Roman" w:hAnsi="Times New Roman" w:cs="Times New Roman"/>
          <w:b/>
          <w:sz w:val="32"/>
        </w:rPr>
        <w:t>Администрация города Кирсанова</w:t>
      </w:r>
    </w:p>
    <w:p w:rsidR="00626500" w:rsidRPr="003B2593" w:rsidRDefault="00626500" w:rsidP="004F227C">
      <w:pPr>
        <w:pStyle w:val="Heading1"/>
        <w:keepNext/>
        <w:widowControl/>
        <w:numPr>
          <w:ilvl w:val="0"/>
          <w:numId w:val="1"/>
        </w:numPr>
        <w:tabs>
          <w:tab w:val="clear" w:pos="0"/>
          <w:tab w:val="num" w:pos="432"/>
        </w:tabs>
        <w:spacing w:before="0" w:after="0"/>
        <w:jc w:val="center"/>
        <w:textAlignment w:val="auto"/>
        <w:rPr>
          <w:rFonts w:ascii="Times New Roman" w:hAnsi="Times New Roman" w:cs="Times New Roman"/>
        </w:rPr>
      </w:pPr>
      <w:r w:rsidRPr="003B2593">
        <w:rPr>
          <w:rFonts w:ascii="Times New Roman" w:hAnsi="Times New Roman" w:cs="Times New Roman"/>
        </w:rPr>
        <w:t>Тамбовской области</w:t>
      </w:r>
    </w:p>
    <w:p w:rsidR="00626500" w:rsidRPr="003B2593" w:rsidRDefault="00626500" w:rsidP="004F227C">
      <w:pPr>
        <w:jc w:val="center"/>
        <w:rPr>
          <w:rFonts w:ascii="Times New Roman" w:hAnsi="Times New Roman" w:cs="Times New Roman"/>
          <w:b/>
          <w:sz w:val="32"/>
        </w:rPr>
      </w:pPr>
    </w:p>
    <w:p w:rsidR="00626500" w:rsidRPr="003B2593" w:rsidRDefault="00626500" w:rsidP="004F227C">
      <w:pPr>
        <w:pStyle w:val="Heading2"/>
        <w:keepNext/>
        <w:widowControl/>
        <w:numPr>
          <w:ilvl w:val="1"/>
          <w:numId w:val="1"/>
        </w:numPr>
        <w:tabs>
          <w:tab w:val="clear" w:pos="0"/>
          <w:tab w:val="num" w:pos="576"/>
        </w:tabs>
        <w:spacing w:before="0" w:after="0"/>
        <w:jc w:val="center"/>
        <w:textAlignment w:val="auto"/>
        <w:rPr>
          <w:rFonts w:ascii="Times New Roman" w:hAnsi="Times New Roman" w:cs="Times New Roman"/>
        </w:rPr>
      </w:pPr>
      <w:r w:rsidRPr="003B2593">
        <w:rPr>
          <w:rFonts w:ascii="Times New Roman" w:hAnsi="Times New Roman" w:cs="Times New Roman"/>
        </w:rPr>
        <w:t>ПОСТАНОВЛЕНИЕ</w:t>
      </w:r>
    </w:p>
    <w:p w:rsidR="00626500" w:rsidRPr="003B2593" w:rsidRDefault="00626500" w:rsidP="004F227C">
      <w:pPr>
        <w:jc w:val="center"/>
        <w:rPr>
          <w:rFonts w:ascii="Times New Roman" w:hAnsi="Times New Roman" w:cs="Times New Roman"/>
          <w:b/>
          <w:sz w:val="48"/>
        </w:rPr>
      </w:pPr>
    </w:p>
    <w:p w:rsidR="00626500" w:rsidRPr="003B2593" w:rsidRDefault="00626500" w:rsidP="004F227C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3B259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13»</w:t>
      </w:r>
      <w:r w:rsidRPr="003B25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ноября </w:t>
      </w:r>
      <w:r w:rsidRPr="003B2593">
        <w:rPr>
          <w:rFonts w:ascii="Times New Roman" w:hAnsi="Times New Roman" w:cs="Times New Roman"/>
          <w:b/>
          <w:sz w:val="28"/>
          <w:szCs w:val="28"/>
        </w:rPr>
        <w:t>2024г.                г. Кирсанов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>817</w:t>
      </w:r>
      <w:r w:rsidRPr="003B25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</w:p>
    <w:p w:rsidR="00626500" w:rsidRDefault="00626500" w:rsidP="004F227C">
      <w:pPr>
        <w:jc w:val="center"/>
        <w:rPr>
          <w:rFonts w:ascii="PT Astra Serif" w:eastAsia="Times New Roman" w:hAnsi="PT Astra Serif" w:cs="Times New Roman"/>
          <w:iCs/>
          <w:sz w:val="28"/>
          <w:szCs w:val="28"/>
        </w:rPr>
      </w:pPr>
    </w:p>
    <w:p w:rsidR="00626500" w:rsidRPr="00100992" w:rsidRDefault="00626500">
      <w:pPr>
        <w:jc w:val="center"/>
        <w:rPr>
          <w:rFonts w:ascii="PT Astra Serif" w:hAnsi="PT Astra Serif" w:cs="Times New Roman"/>
          <w:sz w:val="28"/>
          <w:szCs w:val="28"/>
          <w:lang w:eastAsia="ru-RU"/>
        </w:rPr>
      </w:pPr>
    </w:p>
    <w:p w:rsidR="00626500" w:rsidRPr="009613F4" w:rsidRDefault="00626500">
      <w:pPr>
        <w:jc w:val="center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bookmarkStart w:id="0" w:name="__DdeLink__66_3756591057"/>
      <w:r w:rsidRPr="009613F4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613F4">
        <w:rPr>
          <w:rFonts w:ascii="Times New Roman" w:hAnsi="Times New Roman" w:cs="Times New Roman"/>
          <w:sz w:val="28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9613F4">
        <w:rPr>
          <w:rFonts w:ascii="Times New Roman" w:hAnsi="Times New Roman" w:cs="Times New Roman"/>
          <w:sz w:val="28"/>
          <w:szCs w:val="28"/>
          <w:lang w:eastAsia="ru-RU"/>
        </w:rPr>
        <w:t>»</w:t>
      </w:r>
      <w:bookmarkEnd w:id="0"/>
    </w:p>
    <w:p w:rsidR="00626500" w:rsidRPr="009613F4" w:rsidRDefault="00626500" w:rsidP="004134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13F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Федеральным законом от 29.12.2012 № 273-ФЗ «Об образовании в Российской Федерации», приказом Министерства просвещения Российской Федерации от 15.05.2020 № 236 «Об утверждении Порядка приема на обучение по образовательным программам дошкольного образования», </w:t>
      </w:r>
      <w:r w:rsidRPr="009613F4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 города Кирсанова от12.12.2023 № 913 «Об утверждении Порядка разработки и утверждения административных регламентов предоставления муниципальных услуг и Порядка проведения экспертизы проектов административных регламентов предоставления муниципальных услуг», администрация города Кирсанова постановляет:</w:t>
      </w:r>
    </w:p>
    <w:p w:rsidR="00626500" w:rsidRPr="009613F4" w:rsidRDefault="00626500">
      <w:pPr>
        <w:pStyle w:val="ListParagraph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административный </w:t>
      </w:r>
      <w:hyperlink w:anchor="P29">
        <w:r w:rsidRPr="009613F4">
          <w:rPr>
            <w:rFonts w:ascii="Times New Roman" w:hAnsi="Times New Roman" w:cs="Times New Roman"/>
            <w:sz w:val="28"/>
            <w:szCs w:val="28"/>
            <w:lang w:eastAsia="ru-RU"/>
          </w:rPr>
          <w:t>регламент</w:t>
        </w:r>
      </w:hyperlink>
      <w:r w:rsidRPr="009613F4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</w:t>
      </w:r>
      <w:r w:rsidRPr="009613F4">
        <w:rPr>
          <w:rFonts w:ascii="Times New Roman" w:hAnsi="Times New Roman" w:cs="Times New Roman"/>
          <w:sz w:val="28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9613F4">
        <w:rPr>
          <w:rFonts w:ascii="Times New Roman" w:hAnsi="Times New Roman" w:cs="Times New Roman"/>
          <w:sz w:val="28"/>
          <w:szCs w:val="28"/>
          <w:lang w:eastAsia="ru-RU"/>
        </w:rPr>
        <w:t>» согласно приложению.</w:t>
      </w:r>
      <w:r w:rsidRPr="009613F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626500" w:rsidRPr="009613F4" w:rsidRDefault="00626500" w:rsidP="00A57212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13F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2. </w:t>
      </w:r>
      <w:r w:rsidRPr="009613F4">
        <w:rPr>
          <w:rFonts w:ascii="Times New Roman" w:hAnsi="Times New Roman" w:cs="Times New Roman"/>
          <w:sz w:val="28"/>
          <w:szCs w:val="28"/>
          <w:lang w:eastAsia="ru-RU"/>
        </w:rPr>
        <w:t>Признать утратившими силу постановление администрации города Кирсанова от 09.10.2024 №720 «Об утверждении административного регламента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образования»».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13F4">
        <w:rPr>
          <w:rFonts w:ascii="Times New Roman" w:hAnsi="Times New Roman" w:cs="Times New Roman"/>
          <w:sz w:val="28"/>
          <w:szCs w:val="28"/>
          <w:lang w:eastAsia="ru-RU"/>
        </w:rPr>
        <w:t>3. Опубликовать настоящее постановление в сетевом издании "Кирсанов.Онлайн", разместить на официальном сайте администрации города.</w:t>
      </w:r>
    </w:p>
    <w:p w:rsidR="00626500" w:rsidRPr="009613F4" w:rsidRDefault="00626500" w:rsidP="00A57212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color w:val="000000"/>
          <w:sz w:val="28"/>
          <w:szCs w:val="28"/>
          <w:lang w:eastAsia="ru-RU"/>
        </w:rPr>
        <w:t>4. Контроль за исполнением настоящего постановления возложить на заместителя главы администрации города С.М. Плуталова</w:t>
      </w:r>
      <w:r w:rsidRPr="009613F4">
        <w:rPr>
          <w:rFonts w:cs="Times New Roman"/>
          <w:i/>
          <w:color w:val="000000"/>
          <w:sz w:val="28"/>
          <w:szCs w:val="28"/>
          <w:lang w:eastAsia="ru-RU"/>
        </w:rPr>
        <w:t>.</w:t>
      </w:r>
    </w:p>
    <w:p w:rsidR="00626500" w:rsidRPr="009613F4" w:rsidRDefault="00626500" w:rsidP="00A57212">
      <w:pPr>
        <w:pStyle w:val="Standard"/>
        <w:spacing w:before="120"/>
        <w:jc w:val="both"/>
        <w:rPr>
          <w:rFonts w:cs="Times New Roman"/>
          <w:color w:val="000000"/>
          <w:sz w:val="28"/>
          <w:szCs w:val="28"/>
          <w:lang w:eastAsia="ru-RU"/>
        </w:rPr>
      </w:pPr>
    </w:p>
    <w:p w:rsidR="00626500" w:rsidRPr="009613F4" w:rsidRDefault="00626500" w:rsidP="00A57212">
      <w:pPr>
        <w:pStyle w:val="Standard"/>
        <w:spacing w:before="120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color w:val="000000"/>
          <w:sz w:val="28"/>
          <w:szCs w:val="28"/>
          <w:lang w:eastAsia="ru-RU"/>
        </w:rPr>
        <w:t>Глава города                                                                                  С.А. Павлов</w:t>
      </w: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ПРИЛОЖЕНИЕ</w:t>
      </w: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УТВЕРЖДЕН</w:t>
      </w: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постановлением</w:t>
      </w: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администрации города Кирсанова</w:t>
      </w:r>
    </w:p>
    <w:p w:rsidR="00626500" w:rsidRPr="009613F4" w:rsidRDefault="00626500" w:rsidP="00A57212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Тамбовской области</w:t>
      </w:r>
    </w:p>
    <w:p w:rsidR="00626500" w:rsidRPr="009613F4" w:rsidRDefault="00626500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от   ___________            № __________</w:t>
      </w:r>
    </w:p>
    <w:p w:rsidR="00626500" w:rsidRPr="009613F4" w:rsidRDefault="0062650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Административный регламент</w:t>
      </w:r>
    </w:p>
    <w:p w:rsidR="00626500" w:rsidRPr="009613F4" w:rsidRDefault="00626500">
      <w:pPr>
        <w:pStyle w:val="Standard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предоставления муниципальной услуги</w:t>
      </w:r>
    </w:p>
    <w:p w:rsidR="00626500" w:rsidRPr="009613F4" w:rsidRDefault="00626500">
      <w:pPr>
        <w:pStyle w:val="Standard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1. Общие положения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1.1. Предмет регулирования административного регламента</w:t>
      </w:r>
    </w:p>
    <w:p w:rsidR="00626500" w:rsidRPr="009613F4" w:rsidRDefault="00626500">
      <w:pPr>
        <w:pStyle w:val="ConsPlusNormal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</w:rPr>
        <w:t xml:space="preserve">Административный регламент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 (далее – административный регламент, муниципальная услуга) </w:t>
      </w:r>
      <w:r w:rsidRPr="009613F4">
        <w:rPr>
          <w:rFonts w:cs="Times New Roman"/>
          <w:sz w:val="28"/>
          <w:szCs w:val="28"/>
          <w:lang w:eastAsia="ru-RU"/>
        </w:rPr>
        <w:t>определяет сроки и последовательность административных процедур (действий) при предоставлении муниципальной услуги.</w:t>
      </w:r>
    </w:p>
    <w:p w:rsidR="00626500" w:rsidRPr="009613F4" w:rsidRDefault="00626500" w:rsidP="00DC1B1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1.2. Круг заявителей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/>
          <w:i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Заявителями на предоставление муниципальной услуги является один из родителей (законных представителей) ребенка в возрасте от рождения до 7 лет, являющегося гражданином Российской Федерации, иностранным гражданином или лицом без гражданства, обратившиеся с запросом о предоставлении муниципальной услуги </w:t>
      </w:r>
      <w:r w:rsidRPr="009613F4">
        <w:rPr>
          <w:rFonts w:cs="Times New Roman"/>
          <w:kern w:val="0"/>
          <w:sz w:val="28"/>
          <w:szCs w:val="28"/>
          <w:lang w:eastAsia="ru-RU" w:bidi="ar-SA"/>
        </w:rPr>
        <w:t>в орган, предоставляющий муниципальную услугу (далее – заявитель).</w:t>
      </w:r>
      <w:r w:rsidRPr="009613F4">
        <w:rPr>
          <w:rFonts w:cs="Times New Roman"/>
          <w:sz w:val="28"/>
          <w:szCs w:val="28"/>
        </w:rPr>
        <w:t xml:space="preserve">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1.3.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муниципальную услугу (далее - профилирование), а также результата, за предоставлением которого обратился заявитель</w:t>
      </w:r>
    </w:p>
    <w:p w:rsidR="00626500" w:rsidRPr="009613F4" w:rsidRDefault="00626500">
      <w:pPr>
        <w:pStyle w:val="Standard"/>
        <w:ind w:firstLine="709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eastAsia="SimSun" w:cs="Times New Roman"/>
          <w:sz w:val="28"/>
          <w:szCs w:val="28"/>
        </w:rPr>
      </w:pPr>
      <w:r w:rsidRPr="009613F4">
        <w:rPr>
          <w:rFonts w:eastAsia="SimSun" w:cs="Times New Roman"/>
          <w:sz w:val="28"/>
          <w:szCs w:val="28"/>
        </w:rPr>
        <w:t>1.3.1. Муниципальная услуга, а также результат, за предоставлением которого обратился заявитель, предоставляются в соответствии с одним из вариантов предоставления муниципальной услуги.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eastAsia="SimSun" w:cs="Times New Roman"/>
          <w:sz w:val="28"/>
          <w:szCs w:val="28"/>
        </w:rPr>
        <w:t xml:space="preserve">1.3.2. Вариант, в соответствии с которым заявителю будет предоставлена муниципальная услуга, определяется в результате анкетирования (таблица № 1 приложения </w:t>
      </w:r>
      <w:bookmarkStart w:id="1" w:name="_Hlk109293377"/>
      <w:r w:rsidRPr="009613F4">
        <w:rPr>
          <w:rFonts w:eastAsia="SimSun" w:cs="Times New Roman"/>
          <w:sz w:val="28"/>
          <w:szCs w:val="28"/>
        </w:rPr>
        <w:t>№ 1 к административному регламенту), исходя из признаков заявителя</w:t>
      </w:r>
      <w:bookmarkEnd w:id="1"/>
      <w:r w:rsidRPr="009613F4">
        <w:rPr>
          <w:rFonts w:eastAsia="SimSun" w:cs="Times New Roman"/>
          <w:sz w:val="28"/>
          <w:szCs w:val="28"/>
        </w:rPr>
        <w:t xml:space="preserve"> и показателей таких признаков, а также комбинации значений признаков, каждая из которых соответствует одному варианту предоставления муниципальной услуги (таблица № 2 приложения № 1 к административному регламенту).</w:t>
      </w:r>
    </w:p>
    <w:p w:rsidR="00626500" w:rsidRPr="009613F4" w:rsidRDefault="00626500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13F4">
        <w:rPr>
          <w:rFonts w:ascii="Times New Roman" w:hAnsi="Times New Roman" w:cs="Times New Roman"/>
          <w:color w:val="auto"/>
          <w:sz w:val="28"/>
          <w:szCs w:val="28"/>
        </w:rPr>
        <w:t>1.3.3. Признаки заявителя определяются путем профилирования, осуществляемого в соответствии с административным регламентом.</w:t>
      </w:r>
    </w:p>
    <w:p w:rsidR="00626500" w:rsidRPr="009613F4" w:rsidRDefault="00626500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 Стандарт предоставления муниципальной услуги</w:t>
      </w:r>
    </w:p>
    <w:p w:rsidR="00626500" w:rsidRPr="009613F4" w:rsidRDefault="00626500">
      <w:pPr>
        <w:pStyle w:val="Standard"/>
        <w:ind w:firstLine="709"/>
        <w:rPr>
          <w:rFonts w:cs="Times New Roman"/>
          <w:b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2.1. Наименование муниципальной услуги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</w:rPr>
      </w:pPr>
      <w:r w:rsidRPr="009613F4">
        <w:rPr>
          <w:rFonts w:cs="Times New Roman"/>
          <w:sz w:val="28"/>
          <w:szCs w:val="28"/>
        </w:rPr>
        <w:t>Муниципальная услуга «Постановка на учет и направление детей в образовательные учреждения, реализующие образовательные программы дошкольного образования».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</w:rPr>
      </w:pPr>
      <w:r w:rsidRPr="009613F4">
        <w:rPr>
          <w:rFonts w:cs="Times New Roman"/>
          <w:b/>
          <w:sz w:val="28"/>
          <w:szCs w:val="28"/>
        </w:rPr>
        <w:t>2.2. Наименование органа, предоставляющего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муниципальную услугу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</w:rPr>
      </w:pPr>
      <w:r w:rsidRPr="009613F4">
        <w:rPr>
          <w:rFonts w:cs="Times New Roman"/>
          <w:sz w:val="28"/>
          <w:szCs w:val="28"/>
        </w:rPr>
        <w:t xml:space="preserve">Муниципальная услуга предоставляется администрацией </w:t>
      </w:r>
      <w:r w:rsidRPr="009613F4">
        <w:rPr>
          <w:rFonts w:cs="Times New Roman"/>
          <w:sz w:val="28"/>
          <w:szCs w:val="28"/>
          <w:lang w:eastAsia="ru-RU"/>
        </w:rPr>
        <w:t>города Кирсанова</w:t>
      </w:r>
      <w:r w:rsidRPr="009613F4">
        <w:rPr>
          <w:rFonts w:cs="Times New Roman"/>
          <w:sz w:val="28"/>
          <w:szCs w:val="28"/>
        </w:rPr>
        <w:t xml:space="preserve"> (далее — Администрация).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Запрос о предоставлении муниципальной услуги может быть подан в многофункциональный центр предоставления государственных и муниципальных услуг (далее - МФЦ). Возможность принятия МФЦ решения об отказе в приеме запроса и документов и (или) информации, необходимых для представления муниципальной услуги, не предусмотрена.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613F4">
        <w:rPr>
          <w:rFonts w:ascii="Times New Roman" w:hAnsi="Times New Roman" w:cs="Times New Roman"/>
          <w:b/>
          <w:color w:val="auto"/>
          <w:sz w:val="28"/>
          <w:szCs w:val="28"/>
        </w:rPr>
        <w:t>2.3. Результат предоставления муниципальной услуги</w:t>
      </w:r>
    </w:p>
    <w:p w:rsidR="00626500" w:rsidRPr="009613F4" w:rsidRDefault="0062650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2.3.1. Наименование результата (результатов) предоставления муниципальной услуги.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 соответствии с вариантами, определяемыми в таблице № 2 приложения № 1 к административному регламенту, результатами предоставления муниципальной услуги являются: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постановка на учет для направления в образовательную организацию города</w:t>
      </w:r>
      <w:r w:rsidRPr="009613F4">
        <w:rPr>
          <w:rFonts w:cs="Times New Roman"/>
          <w:sz w:val="28"/>
          <w:szCs w:val="28"/>
          <w:lang w:eastAsia="ru-RU"/>
        </w:rPr>
        <w:t xml:space="preserve"> Кирсанова</w:t>
      </w:r>
      <w:r w:rsidRPr="009613F4">
        <w:rPr>
          <w:rFonts w:cs="Times New Roman"/>
          <w:sz w:val="28"/>
          <w:szCs w:val="28"/>
        </w:rPr>
        <w:t>, реализующую образовательные программы дошкольного образования (далее – Организация);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направление ребенка в Организацию;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предоставление информации о ранее поданных заявлениях;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исправление допущенных опечаток и (или) ошибок в направленных (выданных) в результате предоставления муниципальной услуги документах (далее - техническая ошибка); 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отказ в исправлении технической ошибки;</w:t>
      </w:r>
    </w:p>
    <w:p w:rsidR="00626500" w:rsidRPr="009613F4" w:rsidRDefault="00626500" w:rsidP="004132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  <w:lang w:bidi="ar-SA"/>
        </w:rPr>
        <w:t xml:space="preserve">выдача дубликата документа, ранее выданного по результатам предоставления муниципальной услуги (далее - дубликат); 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отказ в выдаче дубликата.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2.3.2. Наименование документа, содержащего решение о предоставлении муниципальной услуги, на основании которого заявителю предоставляется результат муниципальной услуги.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Документом, содержащим решение о постановке на учет для направления в Организацию, является уведомление о постановке на учет.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Документом, содержащим решение о направлении ребенка в Организацию, является уведомление о направлении ребенка в Организацию.</w:t>
      </w:r>
    </w:p>
    <w:p w:rsidR="00626500" w:rsidRPr="009613F4" w:rsidRDefault="00626500" w:rsidP="00DD372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Документом, содержащим решение о предоставление информации о ранее поданных заявлениях, является уведомление о ранее поданных заявлениях либо их отсутствии.</w:t>
      </w:r>
    </w:p>
    <w:p w:rsidR="00626500" w:rsidRPr="009613F4" w:rsidRDefault="00626500" w:rsidP="00413219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613F4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об исправлении технической ошибки, является выданное взамен документа, содержащего техническую ошибку, уведомление о постановке на учет либо</w:t>
      </w:r>
      <w:r w:rsidRPr="009613F4">
        <w:rPr>
          <w:rFonts w:ascii="Times New Roman" w:hAnsi="Times New Roman" w:cs="Times New Roman"/>
          <w:sz w:val="28"/>
          <w:szCs w:val="28"/>
        </w:rPr>
        <w:t xml:space="preserve"> уведомление о направлении ребенка в Организацию</w:t>
      </w:r>
      <w:r w:rsidRPr="009613F4">
        <w:rPr>
          <w:rFonts w:ascii="Times New Roman" w:eastAsia="SimSun" w:hAnsi="Times New Roman" w:cs="Times New Roman"/>
          <w:sz w:val="28"/>
          <w:szCs w:val="28"/>
        </w:rPr>
        <w:t>.</w:t>
      </w:r>
    </w:p>
    <w:p w:rsidR="00626500" w:rsidRPr="009613F4" w:rsidRDefault="00626500" w:rsidP="00413219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613F4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об отказе в исправлении технической ошибки, является уведомление </w:t>
      </w:r>
      <w:r w:rsidRPr="009613F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613F4">
        <w:rPr>
          <w:rFonts w:ascii="Times New Roman" w:eastAsia="SimSun" w:hAnsi="Times New Roman" w:cs="Times New Roman"/>
          <w:sz w:val="28"/>
          <w:szCs w:val="28"/>
        </w:rPr>
        <w:t>об отказе в исправлении технической ошибки.</w:t>
      </w:r>
    </w:p>
    <w:p w:rsidR="00626500" w:rsidRPr="009613F4" w:rsidRDefault="00626500" w:rsidP="00413219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613F4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</w:t>
      </w:r>
      <w:r w:rsidRPr="009613F4">
        <w:rPr>
          <w:rFonts w:ascii="Times New Roman" w:hAnsi="Times New Roman" w:cs="Times New Roman"/>
          <w:sz w:val="28"/>
          <w:szCs w:val="28"/>
          <w:lang w:bidi="ar-SA"/>
        </w:rPr>
        <w:t xml:space="preserve">решение о выдаче дубликата, является дубликат. </w:t>
      </w:r>
    </w:p>
    <w:p w:rsidR="00626500" w:rsidRPr="009613F4" w:rsidRDefault="00626500" w:rsidP="00DD3729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Документом, содержащим решение об отказе в выдаче дубликата, является уведомление об отказе в выдаче дубликата.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2.3.3. Способ получения результата предоставления муниципальной услуги:</w:t>
      </w:r>
    </w:p>
    <w:p w:rsidR="00626500" w:rsidRPr="009613F4" w:rsidRDefault="00626500">
      <w:pPr>
        <w:pStyle w:val="Standard"/>
        <w:ind w:firstLine="709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 xml:space="preserve">посредством почтового отправления;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/>
          <w:bCs/>
          <w:i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>в Администрации;</w:t>
      </w:r>
    </w:p>
    <w:p w:rsidR="00626500" w:rsidRPr="009613F4" w:rsidRDefault="00626500">
      <w:pPr>
        <w:pStyle w:val="Standard"/>
        <w:ind w:firstLine="709"/>
        <w:rPr>
          <w:rFonts w:cs="Times New Roman"/>
          <w:sz w:val="28"/>
          <w:szCs w:val="28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>в личном кабинете заявителя на Едином портале.</w:t>
      </w:r>
    </w:p>
    <w:p w:rsidR="00626500" w:rsidRPr="009613F4" w:rsidRDefault="00626500" w:rsidP="00EA798C">
      <w:pPr>
        <w:pStyle w:val="Standard"/>
        <w:ind w:firstLine="709"/>
        <w:jc w:val="center"/>
        <w:rPr>
          <w:rFonts w:cs="Times New Roman"/>
          <w:strike/>
          <w:sz w:val="28"/>
          <w:szCs w:val="28"/>
          <w:shd w:val="clear" w:color="auto" w:fill="FFFF00"/>
        </w:rPr>
      </w:pPr>
    </w:p>
    <w:p w:rsidR="00626500" w:rsidRPr="009613F4" w:rsidRDefault="00626500">
      <w:pPr>
        <w:pStyle w:val="Standard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2.4. Срок предоставления муниципальной услуги</w:t>
      </w:r>
    </w:p>
    <w:p w:rsidR="00626500" w:rsidRPr="009613F4" w:rsidRDefault="00626500">
      <w:pPr>
        <w:pStyle w:val="Standard"/>
        <w:jc w:val="center"/>
        <w:rPr>
          <w:rFonts w:cs="Times New Roman"/>
          <w:b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  <w:lang w:eastAsia="en-US"/>
        </w:rPr>
      </w:pPr>
      <w:r w:rsidRPr="009613F4">
        <w:rPr>
          <w:rFonts w:cs="Times New Roman"/>
          <w:sz w:val="28"/>
          <w:szCs w:val="28"/>
          <w:lang w:eastAsia="en-US"/>
        </w:rPr>
        <w:t>Максимальный срок предоставления муниципальной услуги составляет:</w:t>
      </w:r>
    </w:p>
    <w:p w:rsidR="00626500" w:rsidRPr="009613F4" w:rsidRDefault="00626500" w:rsidP="009D6A56">
      <w:pPr>
        <w:pStyle w:val="Standard"/>
        <w:ind w:firstLine="709"/>
        <w:jc w:val="both"/>
        <w:rPr>
          <w:rFonts w:cs="Times New Roman"/>
          <w:strike/>
          <w:sz w:val="28"/>
          <w:szCs w:val="28"/>
          <w:lang w:eastAsia="en-US"/>
        </w:rPr>
      </w:pPr>
      <w:r w:rsidRPr="009613F4">
        <w:rPr>
          <w:rFonts w:cs="Times New Roman"/>
          <w:sz w:val="28"/>
          <w:szCs w:val="28"/>
          <w:lang w:eastAsia="en-US"/>
        </w:rPr>
        <w:t>30 рабочих дней со дня регистрации запроса (далее также - заявление) и документов и (или) информации, необходимых для предоставления муниципальной услуги.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lang w:eastAsia="en-US"/>
        </w:rPr>
        <w:t>Срок предоставления муниципальной услуги определяется для каждого варианта и приведен в их описании, содержащемся в разделе 3 административного регламента.</w:t>
      </w:r>
    </w:p>
    <w:p w:rsidR="00626500" w:rsidRPr="009613F4" w:rsidRDefault="00626500">
      <w:pPr>
        <w:pStyle w:val="Standard"/>
        <w:ind w:firstLine="709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2.5. Правовые основания для предоставления муниципальной услуги</w:t>
      </w:r>
    </w:p>
    <w:p w:rsidR="00626500" w:rsidRPr="009613F4" w:rsidRDefault="00626500">
      <w:pPr>
        <w:pStyle w:val="ConsPlusNormal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а также ее должностных лиц, муниципальных служащих размещены на официальном сайте Администрации в информационно-телекоммуникационной сети «Интернет» (далее - официальный сайт), Едином портале.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2.6. Исчерпывающий перечень документов, необходимых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для предоставления муниципальной услуги</w:t>
      </w:r>
      <w:bookmarkStart w:id="2" w:name="_Hlk145678488"/>
      <w:bookmarkEnd w:id="2"/>
    </w:p>
    <w:p w:rsidR="00626500" w:rsidRPr="009613F4" w:rsidRDefault="00626500">
      <w:pPr>
        <w:pStyle w:val="Standard"/>
        <w:ind w:firstLine="709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2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613F4">
        <w:rPr>
          <w:rFonts w:ascii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разделе 3 административного регламента в подразделах, содержащих описание вариантов предоставления муниципальной услуги.</w:t>
      </w:r>
    </w:p>
    <w:p w:rsidR="00626500" w:rsidRPr="009613F4" w:rsidRDefault="00626500">
      <w:pPr>
        <w:pStyle w:val="Standard2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2.7. Исчерпывающий перечень оснований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для отказа в приеме документов, необходимых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для предоставления муниципальной услуги</w:t>
      </w:r>
    </w:p>
    <w:p w:rsidR="00626500" w:rsidRPr="009613F4" w:rsidRDefault="0062650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26500" w:rsidRPr="009613F4" w:rsidRDefault="00626500">
      <w:pPr>
        <w:pStyle w:val="Standard2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613F4">
        <w:rPr>
          <w:rFonts w:ascii="Times New Roman" w:hAnsi="Times New Roman" w:cs="Times New Roman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услуги,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услуги.</w:t>
      </w:r>
    </w:p>
    <w:p w:rsidR="00626500" w:rsidRPr="009613F4" w:rsidRDefault="00626500">
      <w:pPr>
        <w:pStyle w:val="Standard"/>
        <w:ind w:firstLine="709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2.8. Исчерпывающий перечень оснований для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приостановления предоставления муниципальной услуги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или отказа в предоставлении муниципальной услуги</w:t>
      </w:r>
    </w:p>
    <w:p w:rsidR="00626500" w:rsidRPr="009613F4" w:rsidRDefault="00626500">
      <w:pPr>
        <w:pStyle w:val="Textbody"/>
        <w:spacing w:after="0"/>
        <w:ind w:firstLine="709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2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13F4">
        <w:rPr>
          <w:rFonts w:ascii="Times New Roman" w:hAnsi="Times New Roman" w:cs="Times New Roman"/>
          <w:bCs/>
          <w:sz w:val="28"/>
          <w:szCs w:val="28"/>
        </w:rPr>
        <w:t>2.8.1.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626500" w:rsidRPr="009613F4" w:rsidRDefault="00626500">
      <w:pPr>
        <w:pStyle w:val="Standard2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613F4">
        <w:rPr>
          <w:rFonts w:ascii="Times New Roman" w:hAnsi="Times New Roman" w:cs="Times New Roman"/>
          <w:bCs/>
          <w:sz w:val="28"/>
          <w:szCs w:val="28"/>
        </w:rPr>
        <w:t>2.8.2. Исчерпывающий перечень оснований для отказа в предоставлении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услуги.</w:t>
      </w:r>
    </w:p>
    <w:p w:rsidR="00626500" w:rsidRPr="009613F4" w:rsidRDefault="0062650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2.9. Размер платы, взимаемой с заявителя</w:t>
      </w:r>
      <w:r w:rsidRPr="009613F4">
        <w:rPr>
          <w:rFonts w:cs="Times New Roman"/>
          <w:b/>
        </w:rPr>
        <w:t xml:space="preserve"> </w:t>
      </w:r>
      <w:r w:rsidRPr="009613F4">
        <w:rPr>
          <w:rFonts w:cs="Times New Roman"/>
          <w:b/>
          <w:sz w:val="28"/>
          <w:szCs w:val="28"/>
        </w:rPr>
        <w:t>при предоставлении муниципальной</w:t>
      </w:r>
      <w:r w:rsidRPr="009613F4">
        <w:rPr>
          <w:rFonts w:cs="Times New Roman"/>
          <w:b/>
        </w:rPr>
        <w:t xml:space="preserve"> </w:t>
      </w:r>
      <w:r w:rsidRPr="009613F4">
        <w:rPr>
          <w:rFonts w:cs="Times New Roman"/>
          <w:b/>
          <w:sz w:val="28"/>
          <w:szCs w:val="28"/>
        </w:rPr>
        <w:t>услуги, и способы ее взимания</w:t>
      </w:r>
    </w:p>
    <w:p w:rsidR="00626500" w:rsidRPr="009613F4" w:rsidRDefault="00626500">
      <w:pPr>
        <w:pStyle w:val="Standard"/>
        <w:ind w:firstLine="709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Плата за предоставление муниципальной услуги не взимается.</w:t>
      </w:r>
    </w:p>
    <w:p w:rsidR="00626500" w:rsidRPr="009613F4" w:rsidRDefault="00626500">
      <w:pPr>
        <w:pStyle w:val="Standard"/>
        <w:ind w:firstLine="709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2.10.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составляет 15 минут.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получении результата предоставления муниципальной услуги составляет 15 минут. </w:t>
      </w:r>
    </w:p>
    <w:p w:rsidR="00626500" w:rsidRPr="009613F4" w:rsidRDefault="00626500">
      <w:pPr>
        <w:pStyle w:val="Standard"/>
        <w:ind w:firstLine="709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2.11. Срок регистрации запроса заявителя о предоставлении муниципальной услуги</w:t>
      </w:r>
    </w:p>
    <w:p w:rsidR="00626500" w:rsidRPr="009613F4" w:rsidRDefault="0062650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Срок регистрации заявления, в том числе в электронной форме, составляет 1 рабочий день. </w:t>
      </w:r>
    </w:p>
    <w:p w:rsidR="00626500" w:rsidRPr="009613F4" w:rsidRDefault="0062650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2.12. Требования к помещениям, в которых предоставляются муниципальные услуги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2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613F4">
        <w:rPr>
          <w:rFonts w:ascii="Times New Roman" w:hAnsi="Times New Roman" w:cs="Times New Roman"/>
          <w:sz w:val="28"/>
          <w:szCs w:val="28"/>
          <w:lang w:eastAsia="ru-RU"/>
        </w:rPr>
        <w:t>Требования, которым должны соответствовать помещения, в которых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размещены на официальном сайте, а также на Едином портале.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>2.13. Показатели качества и доступности муниципальной услуги</w:t>
      </w:r>
    </w:p>
    <w:p w:rsidR="00626500" w:rsidRPr="009613F4" w:rsidRDefault="0062650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2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613F4">
        <w:rPr>
          <w:rFonts w:ascii="Times New Roman" w:hAnsi="Times New Roman" w:cs="Times New Roman"/>
          <w:sz w:val="28"/>
          <w:szCs w:val="28"/>
          <w:lang w:eastAsia="ru-RU"/>
        </w:rPr>
        <w:t>Перечень показателей качества и доступности муниципальной услуги, в том числе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услуги, доступности инструментов совершения в электронном виде платежей, необходимых для получения муниципальной услуги, удобстве информирования заявителя о ходе предоставления муниципальной услуги, а также получения результата предоставления услуги, размещены на официальном сайте, а также на Едином портале.</w:t>
      </w:r>
    </w:p>
    <w:p w:rsidR="00626500" w:rsidRPr="009613F4" w:rsidRDefault="00626500">
      <w:pPr>
        <w:pStyle w:val="Standard"/>
        <w:jc w:val="center"/>
        <w:rPr>
          <w:rFonts w:cs="Times New Roman"/>
          <w:b/>
          <w:sz w:val="28"/>
          <w:szCs w:val="28"/>
          <w:lang w:eastAsia="ru-RU"/>
        </w:rPr>
      </w:pPr>
    </w:p>
    <w:p w:rsidR="00626500" w:rsidRPr="009613F4" w:rsidRDefault="00626500">
      <w:pPr>
        <w:pStyle w:val="Standard"/>
        <w:jc w:val="center"/>
        <w:rPr>
          <w:rFonts w:cs="Times New Roman"/>
          <w:strike/>
          <w:sz w:val="28"/>
          <w:szCs w:val="28"/>
          <w:lang w:eastAsia="ru-RU"/>
        </w:rPr>
      </w:pPr>
      <w:r w:rsidRPr="009613F4">
        <w:rPr>
          <w:rFonts w:cs="Times New Roman"/>
          <w:b/>
          <w:sz w:val="28"/>
          <w:szCs w:val="28"/>
          <w:lang w:eastAsia="ru-RU"/>
        </w:rPr>
        <w:t>2.14. Иные требования к предоставлению муниципальной услуги</w:t>
      </w:r>
    </w:p>
    <w:p w:rsidR="00626500" w:rsidRPr="009613F4" w:rsidRDefault="00626500" w:rsidP="00A30543">
      <w:pPr>
        <w:pStyle w:val="ListParagraph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6500" w:rsidRPr="009613F4" w:rsidRDefault="00626500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626500" w:rsidRPr="009613F4" w:rsidRDefault="00626500">
      <w:pPr>
        <w:ind w:firstLine="53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613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 предоставлении </w:t>
      </w:r>
      <w:r w:rsidRPr="009613F4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Pr="009613F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услуги используется Единый портал, </w:t>
      </w:r>
      <w:r w:rsidRPr="009613F4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федеральная государственная информационная система «Единая система межведомственного электронного взаимодействия»; </w:t>
      </w:r>
      <w:r w:rsidRPr="009613F4">
        <w:rPr>
          <w:rFonts w:ascii="Times New Roman" w:hAnsi="Times New Roman" w:cs="Times New Roman"/>
          <w:kern w:val="0"/>
          <w:sz w:val="28"/>
          <w:szCs w:val="28"/>
          <w:lang w:bidi="ar-SA"/>
        </w:rPr>
        <w:t>Единый государственный реестр записей актов гражданского состояния; региональная информационная система доступности дошкольного образования</w:t>
      </w:r>
      <w:r w:rsidRPr="009613F4">
        <w:rPr>
          <w:rFonts w:ascii="Times New Roman" w:hAnsi="Times New Roman" w:cs="Times New Roman"/>
          <w:sz w:val="28"/>
          <w:szCs w:val="28"/>
        </w:rPr>
        <w:t>.</w:t>
      </w:r>
    </w:p>
    <w:p w:rsidR="00626500" w:rsidRPr="009613F4" w:rsidRDefault="00626500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  <w:lang w:bidi="ar-SA"/>
        </w:rPr>
        <w:t>3. Состав, последовательность и сроки выполнения административных процедур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  <w:lang w:bidi="ar-SA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  <w:lang w:bidi="ar-SA"/>
        </w:rPr>
      </w:pPr>
      <w:r w:rsidRPr="009613F4">
        <w:rPr>
          <w:rFonts w:cs="Times New Roman"/>
          <w:b/>
          <w:bCs/>
          <w:sz w:val="28"/>
          <w:szCs w:val="28"/>
          <w:lang w:bidi="ar-SA"/>
        </w:rPr>
        <w:t xml:space="preserve">3.1. Перечень вариантов предоставления </w:t>
      </w:r>
      <w:r w:rsidRPr="009613F4">
        <w:rPr>
          <w:rFonts w:cs="Times New Roman"/>
          <w:b/>
          <w:sz w:val="28"/>
          <w:szCs w:val="28"/>
          <w:lang w:bidi="ar-SA"/>
        </w:rPr>
        <w:t>муниципальной</w:t>
      </w:r>
      <w:r w:rsidRPr="009613F4">
        <w:rPr>
          <w:rFonts w:cs="Times New Roman"/>
          <w:b/>
          <w:bCs/>
          <w:sz w:val="28"/>
          <w:szCs w:val="28"/>
          <w:lang w:bidi="ar-SA"/>
        </w:rPr>
        <w:t xml:space="preserve"> услуги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Cs/>
          <w:strike/>
          <w:sz w:val="28"/>
          <w:szCs w:val="28"/>
          <w:lang w:bidi="ar-SA"/>
        </w:rPr>
      </w:pPr>
    </w:p>
    <w:p w:rsidR="00626500" w:rsidRPr="009613F4" w:rsidRDefault="00626500">
      <w:pPr>
        <w:pStyle w:val="Standard"/>
        <w:ind w:firstLine="709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Варианты предоставления муниципальной услуги: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Вариант № 1. Постановка на учет и направление детей в Организацию.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Вариант № 2. Предоставление информации о ранее поданных заявлениях.</w:t>
      </w:r>
    </w:p>
    <w:p w:rsidR="00626500" w:rsidRPr="009613F4" w:rsidRDefault="00626500" w:rsidP="0041321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 w:bidi="ar-SA"/>
        </w:rPr>
      </w:pPr>
      <w:r w:rsidRPr="009613F4">
        <w:rPr>
          <w:rFonts w:ascii="Times New Roman" w:hAnsi="Times New Roman" w:cs="Times New Roman"/>
          <w:bCs/>
          <w:sz w:val="28"/>
          <w:szCs w:val="28"/>
          <w:lang w:bidi="ar-SA"/>
        </w:rPr>
        <w:t>Вариант № 3. Исправление технической ошибки.</w:t>
      </w:r>
    </w:p>
    <w:p w:rsidR="00626500" w:rsidRPr="009613F4" w:rsidRDefault="00626500" w:rsidP="0041321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 w:bidi="ar-SA"/>
        </w:rPr>
      </w:pPr>
      <w:r w:rsidRPr="009613F4">
        <w:rPr>
          <w:rFonts w:ascii="Times New Roman" w:hAnsi="Times New Roman" w:cs="Times New Roman"/>
          <w:bCs/>
          <w:sz w:val="28"/>
          <w:szCs w:val="28"/>
          <w:lang w:eastAsia="ru-RU" w:bidi="ar-SA"/>
        </w:rPr>
        <w:t>Вариант № 4. Получение дубликата.</w:t>
      </w:r>
    </w:p>
    <w:p w:rsidR="00626500" w:rsidRPr="009613F4" w:rsidRDefault="00626500" w:rsidP="009E63E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 w:bidi="ar-SA"/>
        </w:rPr>
      </w:pPr>
      <w:r w:rsidRPr="009613F4">
        <w:rPr>
          <w:rFonts w:ascii="Times New Roman" w:hAnsi="Times New Roman" w:cs="Times New Roman"/>
          <w:bCs/>
          <w:sz w:val="28"/>
          <w:szCs w:val="28"/>
          <w:lang w:eastAsia="ru-RU" w:bidi="ar-SA"/>
        </w:rPr>
        <w:t>Оставление запроса заявителя о предоставлении муниципальной услуги без рассмотрения не предусмотрено.</w:t>
      </w:r>
    </w:p>
    <w:p w:rsidR="00626500" w:rsidRPr="009613F4" w:rsidRDefault="00626500" w:rsidP="0041321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 w:bidi="ar-SA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 xml:space="preserve">3.2. Описание административной процедуры 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профилирования заявителя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3.2.1. Вариант предоставления муниципальной услуги определяется путем анкетирования заявителя, в процессе которого устанавливаются признаки заявителя. Вопросы, направленные на определение признаков заявителя, приведены в таблице № 1 приложения № 1 к административному регламенту.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Профилирование осуществляется в Администрации и посредством Единого портала.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3.2.2. 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регламентом, каждая из которых соответствует одному варианту.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3.2.3. Описания вариантов, приведенные в настоящем разделе, размещаются в Администрации в общедоступном для ознакомления месте.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trike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 xml:space="preserve">3.3. Вариант № 1. Постановка на учет и направление детей в Организацию 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626500" w:rsidRPr="009613F4" w:rsidRDefault="00626500">
      <w:pPr>
        <w:pStyle w:val="Standard"/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3.3.1. Результатами предоставления варианта муниципальной услуги заявителю является: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постановка на учет для направления в Организацию (промежуточный результат);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направление ребенка в Организацию </w:t>
      </w:r>
      <w:r w:rsidRPr="009613F4">
        <w:rPr>
          <w:rFonts w:cs="Times New Roman"/>
          <w:sz w:val="28"/>
          <w:szCs w:val="28"/>
          <w:lang w:eastAsia="en-US"/>
        </w:rPr>
        <w:t>(основной результат)</w:t>
      </w:r>
      <w:r w:rsidRPr="009613F4">
        <w:rPr>
          <w:rFonts w:cs="Times New Roman"/>
          <w:sz w:val="28"/>
          <w:szCs w:val="28"/>
        </w:rPr>
        <w:t>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Документом, содержащим решение о постановке на учет для направления в Организацию, является уведомление о постановке на учет.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Документом, содержащим решение о направлении ребенка в Организацию, является уведомление о направлении ребенка в Организацию.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3.3.2. Перечень административных процедур предоставления муниципальной услуги, предусмотренных настоящим вариантом: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услуги;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межведомственное информационное взаимодействие;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принятие решения о предоставлении (об отказе в предоставлении муниципальной услуги;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предоставление результата муниципальной услуги.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3.3.3. Прием запроса и документов и (или) информации, необходимых для предоставления муниципальной услуги.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  <w:u w:val="single"/>
        </w:rPr>
        <w:t xml:space="preserve">3.3.3.1. Заявитель для получения муниципальной услуги представляет: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заявление (запрос) о предоставлении муниципальной услуги по форме согласно приложению № 2 к административному регламенту;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/>
          <w:i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документ, подтверждающий наличие права на специальные меры поддержки (гарантии) отдельных категорий граждан и их семей (при необходимости);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 психолого-медико-педагогической комиссии (при необходимости);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необходимости);</w:t>
      </w:r>
    </w:p>
    <w:p w:rsidR="00626500" w:rsidRPr="009613F4" w:rsidRDefault="00626500" w:rsidP="00633F0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 </w:t>
      </w:r>
      <w:hyperlink r:id="rId8">
        <w:r w:rsidRPr="009613F4">
          <w:rPr>
            <w:rFonts w:cs="Times New Roman"/>
            <w:sz w:val="28"/>
            <w:szCs w:val="28"/>
          </w:rPr>
          <w:t>статьей 10</w:t>
        </w:r>
      </w:hyperlink>
      <w:r w:rsidRPr="009613F4">
        <w:rPr>
          <w:rFonts w:cs="Times New Roman"/>
          <w:sz w:val="28"/>
          <w:szCs w:val="28"/>
        </w:rPr>
        <w:t xml:space="preserve"> Федерального закона от 25.07.2002 № 115-ФЗ «О правовом положении иностранных граждан в Российской Федерации»;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документ(-ы),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пребывание в Российской Федерации (в случае если родителями (законными представителями) ребенка являются иностранные граждане или лица без гражданства).</w:t>
      </w:r>
    </w:p>
    <w:p w:rsidR="00626500" w:rsidRPr="009613F4" w:rsidRDefault="00626500">
      <w:pPr>
        <w:pStyle w:val="NormalWeb"/>
        <w:spacing w:beforeAutospacing="0" w:after="0" w:line="180" w:lineRule="atLeast"/>
        <w:ind w:firstLine="540"/>
        <w:jc w:val="both"/>
        <w:rPr>
          <w:rFonts w:ascii="Times New Roman" w:eastAsia="Times New Roman" w:hAnsi="Times New Roman"/>
          <w:sz w:val="28"/>
          <w:szCs w:val="28"/>
          <w:u w:val="single"/>
          <w:lang w:eastAsia="zh-CN"/>
        </w:rPr>
      </w:pPr>
      <w:r w:rsidRPr="009613F4"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 xml:space="preserve">3.3.3.2.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 </w:t>
      </w:r>
    </w:p>
    <w:p w:rsidR="00626500" w:rsidRPr="009613F4" w:rsidRDefault="00626500">
      <w:pPr>
        <w:pStyle w:val="NormalWeb"/>
        <w:spacing w:beforeAutospacing="0" w:after="0" w:line="180" w:lineRule="atLeast"/>
        <w:ind w:firstLine="540"/>
        <w:jc w:val="both"/>
        <w:rPr>
          <w:rFonts w:ascii="Times New Roman" w:hAnsi="Times New Roman"/>
          <w:b/>
          <w:i/>
          <w:kern w:val="0"/>
          <w:sz w:val="28"/>
          <w:szCs w:val="28"/>
          <w:lang w:bidi="ar-SA"/>
        </w:rPr>
      </w:pPr>
      <w:r w:rsidRPr="009613F4">
        <w:rPr>
          <w:rFonts w:ascii="Times New Roman" w:hAnsi="Times New Roman"/>
          <w:sz w:val="28"/>
          <w:szCs w:val="28"/>
        </w:rPr>
        <w:t xml:space="preserve">свидетельство о рождении ребенка, выданное на территории Российской Федерации или </w:t>
      </w:r>
      <w:r w:rsidRPr="009613F4">
        <w:rPr>
          <w:rFonts w:ascii="Times New Roman" w:hAnsi="Times New Roman"/>
          <w:kern w:val="0"/>
          <w:sz w:val="28"/>
          <w:szCs w:val="28"/>
          <w:lang w:bidi="ar-SA"/>
        </w:rPr>
        <w:t>выписка из Единого государственного реестра записей актов гражданского состояния;</w:t>
      </w:r>
    </w:p>
    <w:p w:rsidR="00626500" w:rsidRPr="009613F4" w:rsidRDefault="00626500" w:rsidP="00633F0A">
      <w:pPr>
        <w:pStyle w:val="NormalWeb"/>
        <w:spacing w:beforeAutospacing="0" w:after="0" w:line="1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9613F4">
        <w:rPr>
          <w:rFonts w:ascii="Times New Roman" w:hAnsi="Times New Roman"/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ребенка;</w:t>
      </w:r>
    </w:p>
    <w:p w:rsidR="00626500" w:rsidRPr="009613F4" w:rsidRDefault="00626500" w:rsidP="00633F0A">
      <w:pPr>
        <w:pStyle w:val="NormalWeb"/>
        <w:spacing w:beforeAutospacing="0" w:after="0" w:line="180" w:lineRule="atLeast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 w:rsidRPr="009613F4">
        <w:rPr>
          <w:rFonts w:ascii="Times New Roman" w:hAnsi="Times New Roman"/>
          <w:sz w:val="28"/>
          <w:szCs w:val="28"/>
        </w:rPr>
        <w:t>документ, подтверждающий установление опеки (при необходимости).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/>
          <w:i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3.3.3.3. Способ подачи заявления и документов и (или) информации, необходимых для предоставления муниципальной услуги: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 Администрацию (на бумажном носителе при личном обращении или почтовым отправлением);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 МФЦ (на бумажном носителе при личном обращении);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посредством Единого портала в электронном виде по адресу: https://www.gosuslugi.ru/10909/1/form.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3.3.3.4. Способы установления личности заявителя (представителя заявителя):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1) при личном обращении: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2) при почтовом отправлении: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3) при подаче заявления (запроса) посредством Единого портала: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  <w:u w:val="single"/>
        </w:rPr>
        <w:t xml:space="preserve">3.3.3.5. Основания для принятия решения об отказе в приеме заявления и документов и (или) информации: </w:t>
      </w:r>
    </w:p>
    <w:p w:rsidR="00626500" w:rsidRPr="009613F4" w:rsidRDefault="00626500">
      <w:pPr>
        <w:pStyle w:val="Standard"/>
        <w:ind w:firstLine="737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заявление подано в орган, в полномочия которого не входит предоставление муниципальной услуги;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к заявлению не приложены документы, предусмотренные пунктом 3.3.3.1 административного регламента для соответствующей категории заявителей;</w:t>
      </w:r>
    </w:p>
    <w:p w:rsidR="00626500" w:rsidRPr="009613F4" w:rsidRDefault="00626500">
      <w:pPr>
        <w:pStyle w:val="Standard"/>
        <w:ind w:firstLine="737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обращение за муниципальной услугой лица, не являющегося заявителем, указанным в подразделе 1.2 административного регламента;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неполное заполнение полей в форме запроса, в том числе в интерактивной форме на Едином портале.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Форма уведомления об отказе в приеме документов приведена в приложении № 4 к административному регламенту.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3.3.3.6. В приеме запроса участвуют: Администрация, МФЦ.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Возможность приема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3.3.3.7. Срок регистрации запроса (заявления) и документов и (или) информации, необходимых для предоставления муниципальной услуги, в Администрации составляет 1 рабочий день.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  <w:u w:val="single"/>
        </w:rPr>
        <w:t>3.3.4. Межведомственное информационное взаимодействие.</w:t>
      </w:r>
    </w:p>
    <w:p w:rsidR="00626500" w:rsidRPr="009613F4" w:rsidRDefault="00626500">
      <w:pPr>
        <w:pStyle w:val="Standard2"/>
        <w:ind w:firstLine="709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3.3.4.1. 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взаимодействия»:</w:t>
      </w:r>
    </w:p>
    <w:p w:rsidR="00626500" w:rsidRPr="009613F4" w:rsidRDefault="00626500">
      <w:pPr>
        <w:pStyle w:val="Standard2"/>
        <w:ind w:firstLine="709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Федеральная налоговая служба:</w:t>
      </w:r>
    </w:p>
    <w:p w:rsidR="00626500" w:rsidRPr="009613F4" w:rsidRDefault="00626500">
      <w:pPr>
        <w:pStyle w:val="Standard2"/>
        <w:ind w:firstLine="709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записей актов гражданского состояния о государственной регистрации актов гражданского состояния (сведения о рождении детей), выданные на территории Российской Федерации.</w:t>
      </w:r>
    </w:p>
    <w:p w:rsidR="00626500" w:rsidRPr="009613F4" w:rsidRDefault="00626500">
      <w:pPr>
        <w:pStyle w:val="Standard"/>
        <w:ind w:firstLine="737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Министерство внутренних дел Российской Федерации: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9613F4">
        <w:rPr>
          <w:rFonts w:cs="Times New Roman"/>
          <w:sz w:val="28"/>
          <w:szCs w:val="28"/>
          <w:shd w:val="clear" w:color="auto" w:fill="FFFFFF"/>
        </w:rPr>
        <w:t>сведения о регистрации ребенка по месту жительства или по месту пребывания.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</w:rPr>
        <w:t>3.3.4.2. Администрация организует между входящими в ее состав структурными подразделениями обмен следующими сведениями, необходимыми для предоставления муниципальной услуги:</w:t>
      </w:r>
    </w:p>
    <w:p w:rsidR="00626500" w:rsidRPr="009613F4" w:rsidRDefault="00626500">
      <w:pPr>
        <w:pStyle w:val="Standard"/>
        <w:ind w:firstLine="737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сведения, подтверждающие установление опеки.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3.3.5. Принятие решения о предоставлении (об отказе в предоставлении) муниципальной услуги.</w:t>
      </w:r>
    </w:p>
    <w:p w:rsidR="00626500" w:rsidRPr="009613F4" w:rsidRDefault="00626500">
      <w:pPr>
        <w:keepNext/>
        <w:ind w:firstLine="709"/>
        <w:jc w:val="both"/>
        <w:textAlignment w:val="baseline"/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</w:pPr>
      <w:r w:rsidRPr="009613F4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Основания для отказа в предоставлении муниципальной услуги не предусмотрены.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Срок принятия решения о предоставлении муниципальной услуги составляет 21 рабочий день с даты получения Администрацией всех сведений, необходимых для принятия решения.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  <w:u w:val="single"/>
        </w:rPr>
        <w:t>3.3.6. Предоставление результата муниципальной услуги.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sz w:val="28"/>
          <w:szCs w:val="28"/>
        </w:rPr>
        <w:t xml:space="preserve">Предоставление результата муниципальной услуги осуществляется </w:t>
      </w:r>
      <w:r w:rsidRPr="009613F4">
        <w:rPr>
          <w:rFonts w:cs="Times New Roman"/>
          <w:sz w:val="28"/>
          <w:szCs w:val="28"/>
          <w:lang w:eastAsia="ru-RU"/>
        </w:rPr>
        <w:t>способом, определенным заявителем в заявлении</w:t>
      </w:r>
      <w:r w:rsidRPr="009613F4">
        <w:rPr>
          <w:rFonts w:cs="Times New Roman"/>
          <w:kern w:val="0"/>
          <w:sz w:val="28"/>
          <w:szCs w:val="28"/>
          <w:lang w:eastAsia="en-US"/>
        </w:rPr>
        <w:t>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bookmarkStart w:id="3" w:name="p012"/>
      <w:bookmarkEnd w:id="3"/>
      <w:r w:rsidRPr="009613F4">
        <w:rPr>
          <w:rFonts w:cs="Times New Roman"/>
          <w:kern w:val="0"/>
          <w:sz w:val="28"/>
          <w:szCs w:val="28"/>
          <w:lang w:eastAsia="en-US"/>
        </w:rPr>
        <w:t>путем направления на почтовый адрес;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bookmarkStart w:id="4" w:name="p112"/>
      <w:bookmarkEnd w:id="4"/>
      <w:r w:rsidRPr="009613F4">
        <w:rPr>
          <w:rFonts w:cs="Times New Roman"/>
          <w:bCs/>
          <w:sz w:val="28"/>
          <w:szCs w:val="28"/>
        </w:rPr>
        <w:t>путем выдачи в Администрации;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 xml:space="preserve">путем направления электронного документа в личный кабинет заявителя на Едином портале.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 xml:space="preserve">Срок предоставления результата муниципальной услуги заявителю (законному представителю несовершеннолетнего, не являющемуся заявителем) составляет: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 xml:space="preserve">1 рабочий день со дня принятия решения о предоставлении муниципальной услуги </w:t>
      </w:r>
      <w:r w:rsidRPr="009613F4">
        <w:rPr>
          <w:rFonts w:cs="Times New Roman"/>
          <w:sz w:val="28"/>
          <w:szCs w:val="28"/>
        </w:rPr>
        <w:t>(для промежуточного результата).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sz w:val="28"/>
          <w:szCs w:val="28"/>
          <w:lang w:eastAsia="en-US"/>
        </w:rPr>
      </w:pPr>
      <w:r w:rsidRPr="009613F4">
        <w:rPr>
          <w:rFonts w:cs="Times New Roman"/>
          <w:sz w:val="28"/>
          <w:szCs w:val="28"/>
          <w:lang w:eastAsia="en-US"/>
        </w:rPr>
        <w:t>5 рабочих дней со дня утверждения документа о предоставлении места в Организации (для основного результата).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>Возможность предоставления Администрацией, МФЦ результата муниципальной услуги по выбору заявителя независимо от его места жительства или места пребывания</w:t>
      </w:r>
      <w:r w:rsidRPr="009613F4">
        <w:rPr>
          <w:rFonts w:cs="Times New Roman"/>
          <w:kern w:val="0"/>
          <w:sz w:val="28"/>
          <w:szCs w:val="28"/>
        </w:rPr>
        <w:t xml:space="preserve"> </w:t>
      </w:r>
      <w:r w:rsidRPr="009613F4">
        <w:rPr>
          <w:rFonts w:cs="Times New Roman"/>
          <w:kern w:val="0"/>
          <w:sz w:val="28"/>
          <w:szCs w:val="28"/>
          <w:lang w:eastAsia="en-US"/>
        </w:rPr>
        <w:t>отсутствует.</w:t>
      </w:r>
    </w:p>
    <w:p w:rsidR="00626500" w:rsidRPr="009613F4" w:rsidRDefault="00626500" w:rsidP="0070355F">
      <w:pPr>
        <w:pStyle w:val="Standard"/>
        <w:ind w:firstLine="709"/>
        <w:jc w:val="both"/>
        <w:rPr>
          <w:rFonts w:cs="Times New Roman"/>
          <w:bCs/>
          <w:color w:val="000000"/>
          <w:sz w:val="28"/>
          <w:szCs w:val="28"/>
          <w:lang w:bidi="ar-SA"/>
        </w:rPr>
      </w:pPr>
      <w:r w:rsidRPr="009613F4">
        <w:rPr>
          <w:rFonts w:cs="Times New Roman"/>
          <w:sz w:val="28"/>
          <w:szCs w:val="28"/>
        </w:rPr>
        <w:t xml:space="preserve">3.3.7. </w:t>
      </w:r>
      <w:r w:rsidRPr="009613F4">
        <w:rPr>
          <w:rFonts w:cs="Times New Roman"/>
          <w:bCs/>
          <w:color w:val="000000"/>
          <w:sz w:val="28"/>
          <w:szCs w:val="28"/>
          <w:lang w:bidi="ar-SA"/>
        </w:rPr>
        <w:t xml:space="preserve">Максимальный срок предоставления </w:t>
      </w:r>
      <w:r w:rsidRPr="009613F4">
        <w:rPr>
          <w:rFonts w:cs="Times New Roman"/>
          <w:color w:val="000000"/>
          <w:sz w:val="28"/>
          <w:szCs w:val="28"/>
          <w:lang w:bidi="ar-SA"/>
        </w:rPr>
        <w:t>муниципальной</w:t>
      </w:r>
      <w:r w:rsidRPr="009613F4">
        <w:rPr>
          <w:rFonts w:cs="Times New Roman"/>
          <w:bCs/>
          <w:color w:val="000000"/>
          <w:sz w:val="28"/>
          <w:szCs w:val="28"/>
          <w:lang w:bidi="ar-SA"/>
        </w:rPr>
        <w:t xml:space="preserve"> услуги в соответствии с вариантом </w:t>
      </w:r>
      <w:r w:rsidRPr="009613F4">
        <w:rPr>
          <w:rFonts w:cs="Times New Roman"/>
          <w:sz w:val="28"/>
          <w:szCs w:val="28"/>
        </w:rPr>
        <w:t xml:space="preserve">предоставления муниципальной услуги </w:t>
      </w:r>
      <w:r w:rsidRPr="009613F4">
        <w:rPr>
          <w:rFonts w:cs="Times New Roman"/>
          <w:bCs/>
          <w:color w:val="000000"/>
          <w:sz w:val="28"/>
          <w:szCs w:val="28"/>
          <w:lang w:bidi="ar-SA"/>
        </w:rPr>
        <w:t>составляет 30 рабочих дней, в том числе:</w:t>
      </w:r>
    </w:p>
    <w:p w:rsidR="00626500" w:rsidRPr="009613F4" w:rsidRDefault="00626500" w:rsidP="0087215D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sz w:val="28"/>
          <w:szCs w:val="28"/>
          <w:lang w:eastAsia="en-US"/>
        </w:rPr>
        <w:t xml:space="preserve">25 рабочих дней </w:t>
      </w:r>
      <w:r w:rsidRPr="009613F4">
        <w:rPr>
          <w:rFonts w:cs="Times New Roman"/>
          <w:sz w:val="28"/>
          <w:szCs w:val="28"/>
        </w:rPr>
        <w:t>со дня регистрации запроса и документов и (или) информации, необходимых для предоставления муниципальной услуги</w:t>
      </w:r>
      <w:r w:rsidRPr="009613F4">
        <w:rPr>
          <w:rFonts w:cs="Times New Roman"/>
          <w:sz w:val="28"/>
          <w:szCs w:val="28"/>
          <w:lang w:eastAsia="en-US"/>
        </w:rPr>
        <w:t xml:space="preserve"> (д</w:t>
      </w:r>
      <w:r w:rsidRPr="009613F4">
        <w:rPr>
          <w:rFonts w:cs="Times New Roman"/>
          <w:kern w:val="0"/>
          <w:sz w:val="28"/>
          <w:szCs w:val="28"/>
          <w:lang w:eastAsia="en-US"/>
        </w:rPr>
        <w:t>ля промежуточного результата);</w:t>
      </w:r>
    </w:p>
    <w:p w:rsidR="00626500" w:rsidRPr="009613F4" w:rsidRDefault="00626500" w:rsidP="00E91675">
      <w:pPr>
        <w:pStyle w:val="Standard"/>
        <w:ind w:firstLine="709"/>
        <w:jc w:val="both"/>
        <w:rPr>
          <w:rFonts w:cs="Times New Roman"/>
          <w:sz w:val="28"/>
          <w:szCs w:val="28"/>
          <w:lang w:eastAsia="en-US"/>
        </w:rPr>
      </w:pPr>
      <w:r w:rsidRPr="009613F4">
        <w:rPr>
          <w:rFonts w:cs="Times New Roman"/>
          <w:sz w:val="28"/>
          <w:szCs w:val="28"/>
          <w:lang w:eastAsia="en-US"/>
        </w:rPr>
        <w:t>5 рабочих дней со дня утверждения документа о предоставлении места в Организации (для основного результата).</w:t>
      </w:r>
    </w:p>
    <w:p w:rsidR="00626500" w:rsidRPr="009613F4" w:rsidRDefault="00626500">
      <w:pPr>
        <w:pStyle w:val="Standard"/>
        <w:ind w:firstLine="709"/>
        <w:rPr>
          <w:rFonts w:cs="Times New Roman"/>
          <w:kern w:val="0"/>
          <w:sz w:val="28"/>
          <w:szCs w:val="28"/>
          <w:lang w:eastAsia="en-US"/>
        </w:rPr>
      </w:pPr>
    </w:p>
    <w:p w:rsidR="00626500" w:rsidRPr="009613F4" w:rsidRDefault="00626500" w:rsidP="00A405BE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3.4. Вариант № 2. Предоставление информации о ранее поданных заявлениях</w:t>
      </w:r>
    </w:p>
    <w:p w:rsidR="00626500" w:rsidRPr="009613F4" w:rsidRDefault="00626500" w:rsidP="00A405BE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626500" w:rsidRPr="009613F4" w:rsidRDefault="00626500" w:rsidP="00A405BE">
      <w:pPr>
        <w:pStyle w:val="Standard"/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3.4.1. Результатом предоставления варианта муниципальной услуги заявителю является: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предоставление информации о ранее поданных заявлениях.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Документом, содержащим решение о предоставлении информации о ранее поданных заявлениях, является уведомление о ранее поданных заявлениях либо их отсутствии.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3.4.2. Перечень административных процедур предоставления муниципальной услуги, предусмотренных настоящим вариантом: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услуги;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принятие решения о предоставлении муниципальной услуги;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предоставление результата муниципальной услуги.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межведомственное информационное взаимодействие;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3.4.3. Прием запроса и документов и (или) информации, необходимых для предоставления муниципальной услуги.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  <w:u w:val="single"/>
        </w:rPr>
        <w:t xml:space="preserve">3.4.3.1. Заявитель для получения муниципальной услуги представляет: 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заявление (запрос) о предоставлении муниципальной услуги.</w:t>
      </w:r>
    </w:p>
    <w:p w:rsidR="00626500" w:rsidRPr="009613F4" w:rsidRDefault="00626500" w:rsidP="00F12351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3.4.3.2.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3.4.3.3. Способы подачи заявления и документов и (или) информации, необходимых для предоставления муниципальной услуги:</w:t>
      </w:r>
    </w:p>
    <w:p w:rsidR="00626500" w:rsidRPr="009613F4" w:rsidRDefault="00626500" w:rsidP="00E64A4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 Администрацию (на бумажном носителе при личном обращении или почтовым отправлением);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посредством Единого портала в электронном виде по адресу: https://www.gosuslugi.ru/10909/2. 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3.4.3.4. Способы установления личности заявителя (представителя заявителя):</w:t>
      </w:r>
    </w:p>
    <w:p w:rsidR="00626500" w:rsidRPr="009613F4" w:rsidRDefault="00626500" w:rsidP="00E64A4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1) при личном обращении:</w:t>
      </w:r>
    </w:p>
    <w:p w:rsidR="00626500" w:rsidRPr="009613F4" w:rsidRDefault="00626500" w:rsidP="00E64A4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Федерации;</w:t>
      </w:r>
    </w:p>
    <w:p w:rsidR="00626500" w:rsidRPr="009613F4" w:rsidRDefault="00626500" w:rsidP="00E64A4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2) при почтовом отправлении:</w:t>
      </w:r>
    </w:p>
    <w:p w:rsidR="00626500" w:rsidRPr="009613F4" w:rsidRDefault="00626500" w:rsidP="00E64A4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 w:rsidR="00626500" w:rsidRPr="009613F4" w:rsidRDefault="00626500" w:rsidP="00E64A4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3) при подаче заявления (запроса) посредством Единого портала:</w:t>
      </w:r>
    </w:p>
    <w:p w:rsidR="00626500" w:rsidRPr="009613F4" w:rsidRDefault="00626500" w:rsidP="00E64A43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посредством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системах.</w:t>
      </w:r>
    </w:p>
    <w:p w:rsidR="00626500" w:rsidRPr="009613F4" w:rsidRDefault="00626500" w:rsidP="000628F8">
      <w:pPr>
        <w:pStyle w:val="Standard"/>
        <w:ind w:firstLine="709"/>
        <w:jc w:val="both"/>
        <w:rPr>
          <w:rFonts w:cs="Times New Roman"/>
          <w:color w:val="000000"/>
          <w:kern w:val="0"/>
          <w:sz w:val="28"/>
          <w:szCs w:val="28"/>
          <w:lang w:bidi="ar-SA"/>
        </w:rPr>
      </w:pPr>
      <w:r w:rsidRPr="009613F4">
        <w:rPr>
          <w:rFonts w:cs="Times New Roman"/>
          <w:sz w:val="28"/>
          <w:szCs w:val="28"/>
          <w:u w:val="single"/>
        </w:rPr>
        <w:t xml:space="preserve">3.4.3.5. Основания для принятия решения об отказе в приеме заявления и документов и (или) информации </w:t>
      </w:r>
      <w:r w:rsidRPr="009613F4">
        <w:rPr>
          <w:rFonts w:cs="Times New Roman"/>
          <w:color w:val="000000"/>
          <w:kern w:val="0"/>
          <w:sz w:val="28"/>
          <w:szCs w:val="28"/>
          <w:lang w:bidi="ar-SA"/>
        </w:rPr>
        <w:t>не предусмотрены.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3.4.3.6. В приеме запроса участвует Администрация.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Возможность приема Администрацией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626500" w:rsidRPr="009613F4" w:rsidRDefault="00626500" w:rsidP="006A1ED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3.4.3.7. Срок регистрации запроса (заявления) и документов и (или) информации, необходимых для предоставления муниципальной услуги, составляет 1 день.</w:t>
      </w:r>
    </w:p>
    <w:p w:rsidR="00626500" w:rsidRPr="009613F4" w:rsidRDefault="00626500" w:rsidP="009C23C4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3.4.4. Принятие решения о предоставлении (об отказе в предоставлении) муниципальной услуги.</w:t>
      </w:r>
    </w:p>
    <w:p w:rsidR="00626500" w:rsidRPr="009613F4" w:rsidRDefault="00626500" w:rsidP="009C23C4">
      <w:pPr>
        <w:keepNext/>
        <w:ind w:firstLine="709"/>
        <w:jc w:val="both"/>
        <w:textAlignment w:val="baseline"/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</w:pPr>
      <w:r w:rsidRPr="009613F4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Основания для отказа в предоставлении муниципальной услуги не предусмотрены.</w:t>
      </w:r>
    </w:p>
    <w:p w:rsidR="00626500" w:rsidRPr="009613F4" w:rsidRDefault="00626500" w:rsidP="009C23C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Срок принятия решения о предоставлении муниципальной услуги составляет 1 день со дня регистрации запроса и документов и (или) информации, необходимых для предоставления муниципальной услуги.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  <w:u w:val="single"/>
        </w:rPr>
        <w:t>3.4.5. Предоставление результата муниципальной услуги.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sz w:val="28"/>
          <w:szCs w:val="28"/>
        </w:rPr>
        <w:t xml:space="preserve">Предоставление результата муниципальной услуги осуществляется </w:t>
      </w:r>
      <w:r w:rsidRPr="009613F4">
        <w:rPr>
          <w:rFonts w:cs="Times New Roman"/>
          <w:kern w:val="0"/>
          <w:sz w:val="28"/>
          <w:szCs w:val="28"/>
          <w:lang w:eastAsia="en-US"/>
        </w:rPr>
        <w:t xml:space="preserve">путем направления электронного документа в личный кабинет заявителя на Едином портале. 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>Результат муниципальной услуги выдается:</w:t>
      </w:r>
    </w:p>
    <w:p w:rsidR="00626500" w:rsidRPr="009613F4" w:rsidRDefault="00626500" w:rsidP="00CA3D6B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>в режиме реального времени (при обращении заявителя посредством Единого портала);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>в течение 1 дня (при обращении заявителя в Администрацию).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>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отсутствует.</w:t>
      </w:r>
    </w:p>
    <w:p w:rsidR="00626500" w:rsidRPr="009613F4" w:rsidRDefault="00626500" w:rsidP="00A405BE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sz w:val="28"/>
          <w:szCs w:val="28"/>
        </w:rPr>
        <w:t xml:space="preserve">3.4.6. </w:t>
      </w:r>
      <w:r w:rsidRPr="009613F4">
        <w:rPr>
          <w:rFonts w:cs="Times New Roman"/>
          <w:kern w:val="0"/>
          <w:sz w:val="28"/>
          <w:szCs w:val="28"/>
          <w:lang w:eastAsia="en-US"/>
        </w:rPr>
        <w:t>Максимальный срок предоставления муниципальной услуги в соответствии с вариантом предоставления муниципальной услуги составляет 2 дня.</w:t>
      </w:r>
    </w:p>
    <w:p w:rsidR="00626500" w:rsidRPr="009613F4" w:rsidRDefault="0062650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626500" w:rsidRPr="009613F4" w:rsidRDefault="0062650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 xml:space="preserve">3.5. Вариант № 3. </w:t>
      </w:r>
      <w:r w:rsidRPr="009613F4">
        <w:rPr>
          <w:rFonts w:cs="Times New Roman"/>
          <w:b/>
          <w:bCs/>
          <w:sz w:val="28"/>
          <w:szCs w:val="28"/>
          <w:lang w:eastAsia="ru-RU"/>
        </w:rPr>
        <w:t>Исправление технической ошибки</w:t>
      </w:r>
    </w:p>
    <w:p w:rsidR="00626500" w:rsidRPr="009613F4" w:rsidRDefault="0062650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626500" w:rsidRPr="009613F4" w:rsidRDefault="00626500" w:rsidP="00413219">
      <w:pPr>
        <w:pStyle w:val="Standard"/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3.5.1. Результатами предоставления варианта муниципальной услуги заявителю являются: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исправление технической ошибки; 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отказ в исправлении технической ошибки.</w:t>
      </w:r>
    </w:p>
    <w:p w:rsidR="00626500" w:rsidRPr="009613F4" w:rsidRDefault="00626500" w:rsidP="00413219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613F4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об исправлении технической ошибки, является выданное взамен документа, содержащего техническую ошибку уведомление о постановке на учет либо</w:t>
      </w:r>
      <w:r w:rsidRPr="009613F4">
        <w:rPr>
          <w:rFonts w:ascii="Times New Roman" w:hAnsi="Times New Roman" w:cs="Times New Roman"/>
          <w:sz w:val="28"/>
          <w:szCs w:val="28"/>
        </w:rPr>
        <w:t xml:space="preserve"> уведомление о направлении ребенка в Организацию</w:t>
      </w:r>
      <w:r w:rsidRPr="009613F4">
        <w:rPr>
          <w:rFonts w:ascii="Times New Roman" w:eastAsia="SimSun" w:hAnsi="Times New Roman" w:cs="Times New Roman"/>
          <w:sz w:val="28"/>
          <w:szCs w:val="28"/>
        </w:rPr>
        <w:t>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Документом, содержащим решение об отказе в исправлении технической ошибки, является уведомление Администрации об отказе в исправлении технической ошибки.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3.5.2. Перечень административных процедур предоставления муниципальной услуги, предусмотренных настоящим вариантом: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предоставление результата муниципальной услуги.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межведомственное информационное взаимодействие;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3.5.3. Прием запроса и документов и (или) информации, необходимых для предоставления муниципальной услуги.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3.5.3.1. Заявитель (представитель заявителя) для получения муниципальной услуги представляет</w:t>
      </w:r>
      <w:r w:rsidRPr="009613F4">
        <w:rPr>
          <w:rFonts w:cs="Times New Roman"/>
          <w:sz w:val="28"/>
          <w:szCs w:val="28"/>
        </w:rPr>
        <w:t>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заявление об исправлении технической ошибки по форме, приведенной в приложении № 5 к административному регламенту;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документ, удостоверяющий личность заявителя (представителя заявителя);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3.5.3.2.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3.5.3.3. Способ подачи заявления об исправлении технической ошибки</w:t>
      </w:r>
      <w:r w:rsidRPr="009613F4">
        <w:rPr>
          <w:rFonts w:cs="Times New Roman"/>
          <w:strike/>
          <w:sz w:val="28"/>
          <w:szCs w:val="28"/>
        </w:rPr>
        <w:t xml:space="preserve"> </w:t>
      </w:r>
      <w:r w:rsidRPr="009613F4">
        <w:rPr>
          <w:rFonts w:cs="Times New Roman"/>
          <w:sz w:val="28"/>
          <w:szCs w:val="28"/>
        </w:rPr>
        <w:t>и документов и (или) информации, необходимых для предоставления муниципальной услуги: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 Администрацию (на бумажном носителе при личном обращении или почтовым отправлением).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3.5.3.4. Способы установления личности заявителя (представителя заявителя):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1) при личном обращении: 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 обращении представителя заявителя им предъявляется также документ, подтверждающий полномочия представителя физического лица в соответствии с законодательством Российской Федерации, копия которого заверяется должностным лицом Администрации, принимающим заявление, и приобщается к поданному заявлению.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2) при почтовом отправлении: 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 обращении представителя заявителя им направляется также копия документа, подтверждающего полномочия представителя физического лица, заверенная в установленном законодательством порядке.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3.5.3.5. Основания для принятия решения об отказе в приеме заявления и документов и (или) информации</w:t>
      </w:r>
      <w:r w:rsidRPr="009613F4">
        <w:rPr>
          <w:rFonts w:cs="Times New Roman"/>
          <w:sz w:val="28"/>
          <w:szCs w:val="28"/>
        </w:rPr>
        <w:t>:</w:t>
      </w:r>
    </w:p>
    <w:p w:rsidR="00626500" w:rsidRPr="009613F4" w:rsidRDefault="00626500" w:rsidP="004132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  <w:lang w:bidi="ar-SA"/>
        </w:rPr>
        <w:t>заявление подано в орган, в полномочия которого не входит предоставление муниципальной услуги;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к заявлению не приложены документы, предусмотренные пунктом 3.5.3.1 административного регламента.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Форма уведомления об отказе в приеме документов приведена в приложении № 4 к административному регламенту.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3.5.3.6. В приеме запроса участвует Администрация.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Возможность приема Администрацией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</w:rPr>
        <w:t>3.5.3.7. Срок регистрации запроса (заявления) и документов и (или) информации, необходимых для предоставления муниципальной услуги, в Администрации составляет 1 рабочий день.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bCs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  <w:u w:val="single"/>
        </w:rPr>
        <w:t>3.5.4. Принятие решения о предоставлении (об отказе в предоставлении) муниципальной услуги.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  <w:u w:val="single"/>
        </w:rPr>
        <w:t>Основанием для отказа в предоставлении муниципальной услуги является: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>отсутствие факта допущения технической ошибки.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</w:rPr>
        <w:t>Срок принятия решения о предоставлении (об отказе в предоставлении) муниципальной услуги составляет 3 рабочих дня с даты получения Администрацией всех сведений, необходимых для принятия решения.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3.5.5. Предоставление результата муниципальной услуги.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sz w:val="28"/>
          <w:szCs w:val="28"/>
        </w:rPr>
        <w:t xml:space="preserve">Предоставление результата муниципальной услуги осуществляется </w:t>
      </w:r>
      <w:r w:rsidRPr="009613F4">
        <w:rPr>
          <w:rFonts w:cs="Times New Roman"/>
          <w:sz w:val="28"/>
          <w:szCs w:val="28"/>
          <w:lang w:eastAsia="ru-RU"/>
        </w:rPr>
        <w:t xml:space="preserve">способом, определенным заявителем в </w:t>
      </w:r>
      <w:r w:rsidRPr="009613F4">
        <w:rPr>
          <w:rFonts w:cs="Times New Roman"/>
          <w:kern w:val="0"/>
          <w:sz w:val="28"/>
          <w:szCs w:val="28"/>
          <w:lang w:eastAsia="en-US"/>
        </w:rPr>
        <w:t>заявлении: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>путем направления на почтовый адрес;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>путем выдачи в Администрации.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Срок предоставления результата муниципальной услуги составляет 1 рабочий день со дня принятия решения о предоставлении (об отказе в предоставлении) муниципальной услуги.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Возможность предоставления </w:t>
      </w:r>
      <w:r w:rsidRPr="009613F4">
        <w:rPr>
          <w:rFonts w:cs="Times New Roman"/>
          <w:kern w:val="0"/>
          <w:sz w:val="28"/>
          <w:szCs w:val="28"/>
          <w:lang w:eastAsia="en-US"/>
        </w:rPr>
        <w:t xml:space="preserve">Администрацией </w:t>
      </w:r>
      <w:r w:rsidRPr="009613F4">
        <w:rPr>
          <w:rFonts w:cs="Times New Roman"/>
          <w:sz w:val="28"/>
          <w:szCs w:val="28"/>
        </w:rPr>
        <w:t>результата муниципальной услуги по выбору заявителя независимо от его места жительства или места пребывания отсутствует.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Максимальный срок предоставления муниципальной услуги в соответствии с вариантом предоставления муниципальной услуги составляет 5 рабочих дней.</w:t>
      </w:r>
    </w:p>
    <w:p w:rsidR="00626500" w:rsidRPr="009613F4" w:rsidRDefault="0062650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626500" w:rsidRPr="009613F4" w:rsidRDefault="0062650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 xml:space="preserve">3.6. Вариант </w:t>
      </w:r>
      <w:r w:rsidRPr="009613F4">
        <w:rPr>
          <w:rFonts w:cs="Times New Roman"/>
          <w:b/>
          <w:bCs/>
          <w:sz w:val="28"/>
          <w:szCs w:val="28"/>
        </w:rPr>
        <w:t>№ 4. Получение дубл</w:t>
      </w:r>
      <w:r w:rsidRPr="009613F4">
        <w:rPr>
          <w:rFonts w:cs="Times New Roman"/>
          <w:b/>
          <w:bCs/>
          <w:sz w:val="28"/>
          <w:szCs w:val="28"/>
          <w:lang w:eastAsia="ru-RU"/>
        </w:rPr>
        <w:t>иката</w:t>
      </w:r>
    </w:p>
    <w:p w:rsidR="00626500" w:rsidRPr="009613F4" w:rsidRDefault="0062650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626500" w:rsidRPr="009613F4" w:rsidRDefault="00626500" w:rsidP="00413219">
      <w:pPr>
        <w:pStyle w:val="Standard"/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3.6.1. Результатами предоставления варианта муниципальной услуги заявителю являются:</w:t>
      </w:r>
    </w:p>
    <w:p w:rsidR="00626500" w:rsidRPr="009613F4" w:rsidRDefault="00626500" w:rsidP="004132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  <w:lang w:bidi="ar-SA"/>
        </w:rPr>
        <w:t xml:space="preserve">выдача дубликата; 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отказ в выдаче дубликата.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Документом, содержащим решение о выдаче дубликата, является дубликат.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Документом, содержащим решение об отказе в выдаче дубликата, является уведомление об отказе в выдаче дубликата.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3.6.2. Перечень административных процедур предоставления муниципальной услуги, предусмотренных настоящим вариантом: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предоставление результата муниципальной услуги.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межведомственное информационное взаимодействие;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3.6.3. Прием запроса и документов и (или) информации, необходимых для предоставления муниципальной услуги.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 xml:space="preserve">3.6.3.1. </w:t>
      </w:r>
      <w:r w:rsidRPr="009613F4">
        <w:rPr>
          <w:rStyle w:val="a2"/>
          <w:rFonts w:cs="Times New Roman"/>
          <w:sz w:val="28"/>
          <w:szCs w:val="28"/>
          <w:u w:val="single"/>
        </w:rPr>
        <w:t xml:space="preserve">Заявитель (представитель заявителя) для получения </w:t>
      </w:r>
      <w:r w:rsidRPr="009613F4">
        <w:rPr>
          <w:rFonts w:cs="Times New Roman"/>
          <w:sz w:val="28"/>
          <w:szCs w:val="28"/>
          <w:u w:val="single"/>
        </w:rPr>
        <w:t>муниципальной</w:t>
      </w:r>
      <w:r w:rsidRPr="009613F4">
        <w:rPr>
          <w:rStyle w:val="a2"/>
          <w:rFonts w:cs="Times New Roman"/>
          <w:sz w:val="28"/>
          <w:szCs w:val="28"/>
          <w:u w:val="single"/>
        </w:rPr>
        <w:t xml:space="preserve"> услуги представляет</w:t>
      </w:r>
      <w:r w:rsidRPr="009613F4">
        <w:rPr>
          <w:rStyle w:val="a2"/>
          <w:rFonts w:cs="Times New Roman"/>
          <w:sz w:val="28"/>
          <w:szCs w:val="28"/>
        </w:rPr>
        <w:t>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заявление о выдаче дубликата по форме, приведенной в приложении               № 6 к административному регламенту;</w:t>
      </w:r>
    </w:p>
    <w:p w:rsidR="00626500" w:rsidRPr="009613F4" w:rsidRDefault="00626500" w:rsidP="004132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(представителя заявителя);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3.6.3.2.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626500" w:rsidRPr="009613F4" w:rsidRDefault="00626500" w:rsidP="00680CDF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3.6.3.3. Способ подачи заявления о выдаче дубликата и документов и (или) информации, необходимых для предоставления муниципальной услуги: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 Администрацию (на бумажном носителе при личном обращении или почтовым отправлением).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3.6.3.4. Способы установления личности заявителя (представителя заявителя):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1) при личном обращении: 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 обращении представителя заявителя им предъявляется также документ, подтверждающий полномочия представителя физического лица в соответствии с законодательством Российской Федерации, копия которого заверяется должностным лицом Администрации, принимающим заявление, и приобщается к поданному заявлению.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2) при почтовом отправлении: 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при обращении представителя заявителя им направляется также копия документа, подтверждающего полномочия представителя физического лица, заверенная в установленном законодательством порядке.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3.6.3.5. Основания для принятия решения об отказе в приеме заявления и документов и (или) информации</w:t>
      </w:r>
      <w:r w:rsidRPr="009613F4">
        <w:rPr>
          <w:rFonts w:cs="Times New Roman"/>
          <w:sz w:val="28"/>
          <w:szCs w:val="28"/>
        </w:rPr>
        <w:t>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заявление подано в орган, в полномочия которого не входит предоставление муниципальной услуги;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к заявлению не приложены документы, предусмотренные пунктом 3.6.3.1 административного регламента.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Форма уведомления об отказе в приеме документов приведена в приложении № 4 к административному регламенту.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3.6.3.6. В приеме запроса участвует Администрация.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Возможность приема Администрацией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</w:rPr>
        <w:t>3.6.3.6. Срок регистрации запроса (заявления) и документов и (или) информации, необходимых для предоставления муниципальной услуги, в Администрации составляет 1 рабочий день.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3.6.4. Принятие решения о предоставлении (об отказе в предоставлении) муниципальной услуги.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  <w:u w:val="single"/>
        </w:rPr>
        <w:t>Основанием для отказа в предоставлении муниципальной услуги является: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отсутствие ранее принятого уведомления </w:t>
      </w:r>
      <w:r w:rsidRPr="009613F4">
        <w:rPr>
          <w:rFonts w:cs="Times New Roman"/>
          <w:sz w:val="28"/>
          <w:szCs w:val="28"/>
        </w:rPr>
        <w:t xml:space="preserve">Администрации </w:t>
      </w:r>
      <w:r w:rsidRPr="009613F4">
        <w:rPr>
          <w:rFonts w:cs="Times New Roman"/>
          <w:bCs/>
          <w:sz w:val="28"/>
          <w:szCs w:val="28"/>
        </w:rPr>
        <w:t xml:space="preserve">о постановке на учет либо уведомления </w:t>
      </w:r>
      <w:r w:rsidRPr="009613F4">
        <w:rPr>
          <w:rFonts w:cs="Times New Roman"/>
          <w:sz w:val="28"/>
          <w:szCs w:val="28"/>
        </w:rPr>
        <w:t xml:space="preserve">Администрации </w:t>
      </w:r>
      <w:r w:rsidRPr="009613F4">
        <w:rPr>
          <w:rFonts w:cs="Times New Roman"/>
          <w:bCs/>
          <w:sz w:val="28"/>
          <w:szCs w:val="28"/>
        </w:rPr>
        <w:t>о направлении ребенка в Организацию.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9613F4">
        <w:rPr>
          <w:rFonts w:cs="Times New Roman"/>
          <w:sz w:val="28"/>
          <w:szCs w:val="28"/>
        </w:rPr>
        <w:t>Срок принятия решения о предоставлении (об отказе в предоставлении) муниципальной услуги составляет 1 рабочий день.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  <w:u w:val="single"/>
        </w:rPr>
        <w:t>3.6.5. Предоставление результата муниципальной услуги.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sz w:val="28"/>
          <w:szCs w:val="28"/>
        </w:rPr>
        <w:t xml:space="preserve">Предоставление результата муниципальной услуги осуществляется </w:t>
      </w:r>
      <w:r w:rsidRPr="009613F4">
        <w:rPr>
          <w:rFonts w:cs="Times New Roman"/>
          <w:sz w:val="28"/>
          <w:szCs w:val="28"/>
          <w:lang w:eastAsia="ru-RU"/>
        </w:rPr>
        <w:t xml:space="preserve">способом, определенным заявителем в </w:t>
      </w:r>
      <w:r w:rsidRPr="009613F4">
        <w:rPr>
          <w:rFonts w:cs="Times New Roman"/>
          <w:kern w:val="0"/>
          <w:sz w:val="28"/>
          <w:szCs w:val="28"/>
          <w:lang w:eastAsia="en-US"/>
        </w:rPr>
        <w:t>заявлении: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>путем направления на почтовый адрес;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kern w:val="0"/>
          <w:sz w:val="28"/>
          <w:szCs w:val="28"/>
          <w:lang w:eastAsia="en-US"/>
        </w:rPr>
        <w:t>путем выдачи в Администрации.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Срок предоставления результата муниципальной услуги составляет 1 рабочий день со дня принятия решения о предоставлении (об отказе в предоставлении) муниципальной услуги.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sz w:val="28"/>
          <w:szCs w:val="28"/>
        </w:rPr>
        <w:t xml:space="preserve">Возможность предоставления </w:t>
      </w:r>
      <w:r w:rsidRPr="009613F4">
        <w:rPr>
          <w:rFonts w:cs="Times New Roman"/>
          <w:kern w:val="0"/>
          <w:sz w:val="28"/>
          <w:szCs w:val="28"/>
          <w:lang w:eastAsia="en-US"/>
        </w:rPr>
        <w:t xml:space="preserve">Администрацией </w:t>
      </w:r>
      <w:r w:rsidRPr="009613F4">
        <w:rPr>
          <w:rFonts w:cs="Times New Roman"/>
          <w:sz w:val="28"/>
          <w:szCs w:val="28"/>
        </w:rPr>
        <w:t>результата муниципальной услуги по выбору заявителя независимо от его места жительства или места пребывания отсутствует.</w:t>
      </w:r>
    </w:p>
    <w:p w:rsidR="00626500" w:rsidRPr="009613F4" w:rsidRDefault="00626500" w:rsidP="00413219">
      <w:pPr>
        <w:pStyle w:val="Standard"/>
        <w:ind w:firstLine="709"/>
        <w:jc w:val="both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Максимальный срок предоставления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 в соответствии с вариантом </w:t>
      </w:r>
      <w:r w:rsidRPr="009613F4">
        <w:rPr>
          <w:rFonts w:cs="Times New Roman"/>
          <w:sz w:val="28"/>
          <w:szCs w:val="28"/>
        </w:rPr>
        <w:t xml:space="preserve">предоставления муниципальной услуги </w:t>
      </w:r>
      <w:r w:rsidRPr="009613F4">
        <w:rPr>
          <w:rFonts w:cs="Times New Roman"/>
          <w:bCs/>
          <w:sz w:val="28"/>
          <w:szCs w:val="28"/>
        </w:rPr>
        <w:t>составляет 3 рабочих дня.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trike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/>
          <w:sz w:val="28"/>
          <w:szCs w:val="28"/>
        </w:rPr>
        <w:t>4. Формы контроля за исполнением административного регламента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626500" w:rsidRPr="009613F4" w:rsidRDefault="00626500">
      <w:pPr>
        <w:pStyle w:val="Standard"/>
        <w:tabs>
          <w:tab w:val="left" w:pos="9072"/>
        </w:tabs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>4.1. Порядок осуществления текущего контроля за соблюдением</w:t>
      </w:r>
    </w:p>
    <w:p w:rsidR="00626500" w:rsidRPr="009613F4" w:rsidRDefault="00626500">
      <w:pPr>
        <w:pStyle w:val="Standard"/>
        <w:tabs>
          <w:tab w:val="left" w:pos="9072"/>
        </w:tabs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 xml:space="preserve">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Pr="009613F4">
        <w:rPr>
          <w:rFonts w:cs="Times New Roman"/>
          <w:b/>
          <w:sz w:val="28"/>
          <w:szCs w:val="28"/>
        </w:rPr>
        <w:t>муниципальной</w:t>
      </w:r>
      <w:r w:rsidRPr="009613F4">
        <w:rPr>
          <w:rFonts w:cs="Times New Roman"/>
          <w:b/>
          <w:bCs/>
          <w:sz w:val="28"/>
          <w:szCs w:val="28"/>
        </w:rPr>
        <w:t xml:space="preserve"> услуги,</w:t>
      </w:r>
    </w:p>
    <w:p w:rsidR="00626500" w:rsidRPr="009613F4" w:rsidRDefault="00626500">
      <w:pPr>
        <w:pStyle w:val="Standard"/>
        <w:tabs>
          <w:tab w:val="left" w:pos="9072"/>
        </w:tabs>
        <w:ind w:firstLine="709"/>
        <w:jc w:val="center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>а также принятием ими решений</w:t>
      </w:r>
    </w:p>
    <w:p w:rsidR="00626500" w:rsidRPr="009613F4" w:rsidRDefault="00626500">
      <w:pPr>
        <w:pStyle w:val="Standard"/>
        <w:tabs>
          <w:tab w:val="left" w:pos="9072"/>
        </w:tabs>
        <w:ind w:firstLine="709"/>
        <w:jc w:val="center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услуги, принятием решений и исполнением положений административного регламента и иных нормативных правовых актов, устанавливающих требования к предоставлению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услуги, осуществляется уполномоченным должностным лицом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</w:t>
      </w:r>
      <w:r w:rsidRPr="009613F4">
        <w:rPr>
          <w:rFonts w:cs="Times New Roman"/>
          <w:b/>
          <w:sz w:val="28"/>
          <w:szCs w:val="28"/>
        </w:rPr>
        <w:t>муниципальной</w:t>
      </w:r>
      <w:r w:rsidRPr="009613F4">
        <w:rPr>
          <w:rFonts w:cs="Times New Roman"/>
          <w:b/>
          <w:bCs/>
          <w:sz w:val="28"/>
          <w:szCs w:val="28"/>
        </w:rPr>
        <w:t xml:space="preserve"> услуги, в том числе порядок и формы контроля за полнотой и качеством предоставления </w:t>
      </w:r>
      <w:r w:rsidRPr="009613F4">
        <w:rPr>
          <w:rFonts w:cs="Times New Roman"/>
          <w:b/>
          <w:sz w:val="28"/>
          <w:szCs w:val="28"/>
        </w:rPr>
        <w:t>муниципальной</w:t>
      </w:r>
      <w:r w:rsidRPr="009613F4">
        <w:rPr>
          <w:rFonts w:cs="Times New Roman"/>
          <w:b/>
          <w:bCs/>
          <w:sz w:val="28"/>
          <w:szCs w:val="28"/>
        </w:rPr>
        <w:t xml:space="preserve"> услуги</w:t>
      </w:r>
      <w:bookmarkStart w:id="5" w:name="sub_1042"/>
      <w:bookmarkEnd w:id="5"/>
    </w:p>
    <w:p w:rsidR="00626500" w:rsidRPr="009613F4" w:rsidRDefault="0062650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4.2.1. Контроль за полнотой и качеством предоставления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 Администрации.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4.2.2. Проверки полноты и качества предоставления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 могут быть плановыми и внеплановыми.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>Плановые проверки проводятся в соответствии с утвержденным планом деятельности Администрации.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>Внеплановые проверки организуются и проводятся в случаях обращений заявителей с жалобами на нарушение их прав и законных интересов действиями (бездействием) должностных лиц Администрации.</w:t>
      </w:r>
    </w:p>
    <w:p w:rsidR="00626500" w:rsidRPr="009613F4" w:rsidRDefault="0062650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>4.3. Ответственность должностных лиц Администрации за решения</w:t>
      </w:r>
      <w:bookmarkStart w:id="6" w:name="sub_1043"/>
      <w:bookmarkEnd w:id="6"/>
      <w:r w:rsidRPr="009613F4">
        <w:rPr>
          <w:rFonts w:cs="Times New Roman"/>
          <w:b/>
          <w:bCs/>
          <w:sz w:val="28"/>
          <w:szCs w:val="28"/>
        </w:rPr>
        <w:t xml:space="preserve"> и действия (бездействие), принимаемые (осуществляемые) ими в ходе предоставления </w:t>
      </w:r>
      <w:r w:rsidRPr="009613F4">
        <w:rPr>
          <w:rFonts w:cs="Times New Roman"/>
          <w:b/>
          <w:sz w:val="28"/>
          <w:szCs w:val="28"/>
        </w:rPr>
        <w:t>муниципальной</w:t>
      </w:r>
      <w:r w:rsidRPr="009613F4">
        <w:rPr>
          <w:rFonts w:cs="Times New Roman"/>
          <w:b/>
          <w:bCs/>
          <w:sz w:val="28"/>
          <w:szCs w:val="28"/>
        </w:rPr>
        <w:t xml:space="preserve"> услуги</w:t>
      </w:r>
      <w:bookmarkStart w:id="7" w:name="sub_10431"/>
      <w:bookmarkEnd w:id="7"/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4.3.1. По результатам проведенных проверок в случае выявления нарушений положений административного регламента и иных нормативных правовых актов, устанавливающих требования к предоставлению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услуги, виновные должностные лица несут персональную ответственность за решения и действия (бездействие), принимаемые (осуществляемые) ими в ходе предоставления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4.3.2. Персональная ответственность должностных лиц, ответственных за предоставление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услуги, закрепляется в должностных инструкциях в соответствии с требованиями законодательства Российской Федерации.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4.3.3. О мерах, принятых в отношении должностных лиц, виновных в нарушении положений административного регламента и иных нормативных правовых актов, устанавливающих требования к предоставлению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услуги, в течение 10 рабочих дней со дня принятия таких мер Администрация сообщает в письменной форме заявителю, права и (или) законные интересы которого нарушены.</w:t>
      </w:r>
    </w:p>
    <w:p w:rsidR="00626500" w:rsidRPr="009613F4" w:rsidRDefault="00626500">
      <w:pPr>
        <w:pStyle w:val="Standard"/>
        <w:ind w:firstLine="709"/>
        <w:rPr>
          <w:rFonts w:cs="Times New Roman"/>
          <w:b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контроля за предоставлением </w:t>
      </w:r>
      <w:r w:rsidRPr="009613F4">
        <w:rPr>
          <w:rFonts w:cs="Times New Roman"/>
          <w:b/>
          <w:sz w:val="28"/>
          <w:szCs w:val="28"/>
        </w:rPr>
        <w:t>муниципальной</w:t>
      </w:r>
      <w:r w:rsidRPr="009613F4">
        <w:rPr>
          <w:rFonts w:cs="Times New Roman"/>
          <w:b/>
          <w:bCs/>
          <w:sz w:val="28"/>
          <w:szCs w:val="28"/>
        </w:rPr>
        <w:t xml:space="preserve"> услуги, в том числе со стороны граждан, их объединений и организаций</w:t>
      </w:r>
    </w:p>
    <w:p w:rsidR="00626500" w:rsidRPr="009613F4" w:rsidRDefault="00626500">
      <w:pPr>
        <w:pStyle w:val="Standard"/>
        <w:ind w:firstLine="709"/>
        <w:rPr>
          <w:rFonts w:cs="Times New Roman"/>
          <w:bCs/>
          <w:sz w:val="28"/>
          <w:szCs w:val="28"/>
        </w:rPr>
      </w:pPr>
      <w:bookmarkStart w:id="8" w:name="sub_10441"/>
      <w:bookmarkEnd w:id="8"/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4.4.1. Контроль за предоставлением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 со стороны граждан, их объединений и организаций осуществляется посредством получения полной, актуальной и достоверной информации о порядке предоставления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 и возможности досудебного рассмотрения обращения (жалоб) в процессе получения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услуги.</w:t>
      </w:r>
      <w:bookmarkStart w:id="9" w:name="sub_10442"/>
      <w:bookmarkEnd w:id="9"/>
      <w:r w:rsidRPr="009613F4">
        <w:rPr>
          <w:rFonts w:cs="Times New Roman"/>
          <w:bCs/>
          <w:sz w:val="28"/>
          <w:szCs w:val="28"/>
        </w:rPr>
        <w:t xml:space="preserve"> 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>4.4.2. Граждане, их объединения и организации имеют право осуществлять</w:t>
      </w:r>
      <w:r w:rsidRPr="009613F4">
        <w:rPr>
          <w:rFonts w:cs="Times New Roman"/>
        </w:rPr>
        <w:t xml:space="preserve"> </w:t>
      </w:r>
      <w:r w:rsidRPr="009613F4">
        <w:rPr>
          <w:rFonts w:cs="Times New Roman"/>
          <w:bCs/>
          <w:sz w:val="28"/>
          <w:szCs w:val="28"/>
        </w:rPr>
        <w:t>контроль за предоставлением муниципальной услуги путем</w:t>
      </w:r>
      <w:r w:rsidRPr="009613F4">
        <w:rPr>
          <w:rFonts w:cs="Times New Roman"/>
        </w:rPr>
        <w:t xml:space="preserve"> </w:t>
      </w:r>
      <w:r w:rsidRPr="009613F4">
        <w:rPr>
          <w:rFonts w:cs="Times New Roman"/>
          <w:bCs/>
          <w:sz w:val="28"/>
          <w:szCs w:val="28"/>
        </w:rPr>
        <w:t>получения информации о ходе предоставления муниципальной</w:t>
      </w:r>
      <w:r w:rsidRPr="009613F4">
        <w:rPr>
          <w:rFonts w:cs="Times New Roman"/>
        </w:rPr>
        <w:t xml:space="preserve"> </w:t>
      </w:r>
      <w:r w:rsidRPr="009613F4">
        <w:rPr>
          <w:rFonts w:cs="Times New Roman"/>
          <w:bCs/>
          <w:sz w:val="28"/>
          <w:szCs w:val="28"/>
        </w:rPr>
        <w:t>услуги, в том числе о сроках завершения административных процедур (действий).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>Граждане, их объединения и организации также имеют право: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>вносить предложения о мерах по устранению нарушений административного регламента.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4.4.3.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 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Администрации, МФЦ, а также их должностных лиц, муниципальных служащих, работников</w:t>
      </w:r>
    </w:p>
    <w:p w:rsidR="00626500" w:rsidRPr="009613F4" w:rsidRDefault="0062650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5.1. 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</w:t>
      </w:r>
      <w:r w:rsidRPr="009613F4">
        <w:rPr>
          <w:rFonts w:cs="Times New Roman"/>
          <w:sz w:val="28"/>
          <w:szCs w:val="28"/>
        </w:rPr>
        <w:t>муниципальной</w:t>
      </w:r>
      <w:r w:rsidRPr="009613F4">
        <w:rPr>
          <w:rFonts w:cs="Times New Roman"/>
          <w:bCs/>
          <w:sz w:val="28"/>
          <w:szCs w:val="28"/>
        </w:rPr>
        <w:t xml:space="preserve"> услуги, на официальном сайте, на Едином портале или лично в устной и (или) письменной форме.</w:t>
      </w:r>
    </w:p>
    <w:p w:rsidR="00626500" w:rsidRPr="009613F4" w:rsidRDefault="0062650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 xml:space="preserve">5.2. Жалоба может быть подана заявителем </w:t>
      </w:r>
      <w:r w:rsidRPr="009613F4">
        <w:rPr>
          <w:rFonts w:cs="Times New Roman"/>
          <w:bCs/>
          <w:kern w:val="0"/>
          <w:sz w:val="28"/>
          <w:szCs w:val="28"/>
          <w:lang w:eastAsia="ru-RU"/>
        </w:rPr>
        <w:t>главе города Кирсанова</w:t>
      </w:r>
      <w:r w:rsidRPr="009613F4">
        <w:rPr>
          <w:rFonts w:cs="Times New Roman"/>
          <w:bCs/>
          <w:sz w:val="28"/>
          <w:szCs w:val="28"/>
        </w:rPr>
        <w:t xml:space="preserve"> при обжаловании действий (бездействия) и решений Администрации, должностного лица, муниципального служащего Администрации; руководителю МФЦ при обжаловании действий (бездействия) и решений работников МФЦ:</w:t>
      </w:r>
    </w:p>
    <w:p w:rsidR="00626500" w:rsidRPr="009613F4" w:rsidRDefault="00626500">
      <w:pPr>
        <w:pStyle w:val="Standard"/>
        <w:ind w:firstLine="737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>в письменной форме на бумажном носителе посредством почтового отправления;</w:t>
      </w:r>
    </w:p>
    <w:p w:rsidR="00626500" w:rsidRPr="009613F4" w:rsidRDefault="00626500">
      <w:pPr>
        <w:pStyle w:val="Standard"/>
        <w:ind w:firstLine="737"/>
        <w:jc w:val="both"/>
        <w:rPr>
          <w:rFonts w:cs="Times New Roman"/>
          <w:bCs/>
          <w:sz w:val="28"/>
          <w:szCs w:val="28"/>
        </w:rPr>
      </w:pPr>
      <w:r w:rsidRPr="009613F4">
        <w:rPr>
          <w:rFonts w:cs="Times New Roman"/>
          <w:bCs/>
          <w:sz w:val="28"/>
          <w:szCs w:val="28"/>
        </w:rPr>
        <w:t>в электронной форме с использованием Единого портала или официального сайта.</w:t>
      </w:r>
    </w:p>
    <w:p w:rsidR="00626500" w:rsidRPr="009613F4" w:rsidRDefault="00626500">
      <w:pPr>
        <w:pStyle w:val="Standard"/>
        <w:ind w:firstLine="737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pStyle w:val="Standard"/>
        <w:ind w:firstLine="737"/>
        <w:rPr>
          <w:rFonts w:cs="Times New Roman"/>
          <w:bCs/>
          <w:sz w:val="28"/>
          <w:szCs w:val="28"/>
        </w:rPr>
      </w:pPr>
    </w:p>
    <w:p w:rsidR="00626500" w:rsidRPr="009613F4" w:rsidRDefault="00626500">
      <w:pPr>
        <w:rPr>
          <w:rFonts w:ascii="Times New Roman" w:hAnsi="Times New Roman" w:cs="Times New Roman"/>
          <w:bCs/>
          <w:sz w:val="28"/>
          <w:szCs w:val="28"/>
          <w:lang w:bidi="ar-SA"/>
        </w:rPr>
      </w:pPr>
      <w:r w:rsidRPr="009613F4">
        <w:rPr>
          <w:rFonts w:ascii="Times New Roman" w:hAnsi="Times New Roman" w:cs="Times New Roman"/>
        </w:rPr>
        <w:br w:type="page"/>
      </w:r>
    </w:p>
    <w:p w:rsidR="00626500" w:rsidRPr="009613F4" w:rsidRDefault="006265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9613F4">
        <w:rPr>
          <w:rFonts w:cs="Times New Roman"/>
          <w:sz w:val="28"/>
          <w:szCs w:val="28"/>
          <w:lang w:eastAsia="ru-RU"/>
        </w:rPr>
        <w:t>Приложение № 1</w:t>
      </w:r>
    </w:p>
    <w:p w:rsidR="00626500" w:rsidRPr="009613F4" w:rsidRDefault="00626500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626500" w:rsidRPr="009613F4" w:rsidRDefault="00626500">
      <w:pPr>
        <w:pStyle w:val="Standard1"/>
        <w:shd w:val="clear" w:color="auto" w:fill="FFFFFF"/>
        <w:ind w:left="3686" w:firstLine="0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626500" w:rsidRPr="009613F4" w:rsidRDefault="00626500">
      <w:pPr>
        <w:pStyle w:val="Standard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Таблица № 1. Перечень общих признаков заявителей</w:t>
      </w:r>
    </w:p>
    <w:tbl>
      <w:tblPr>
        <w:tblW w:w="9082" w:type="dxa"/>
        <w:tblInd w:w="-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71"/>
        <w:gridCol w:w="5411"/>
      </w:tblGrid>
      <w:tr w:rsidR="00626500" w:rsidRPr="009613F4" w:rsidTr="006D46C7"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>
            <w:pPr>
              <w:pStyle w:val="1f1"/>
              <w:spacing w:after="0"/>
              <w:jc w:val="center"/>
              <w:rPr>
                <w:rFonts w:eastAsia="Times New Roman" w:cs="Times New Roman"/>
                <w:lang w:bidi="ar-SA"/>
              </w:rPr>
            </w:pPr>
            <w:r w:rsidRPr="009613F4">
              <w:rPr>
                <w:rFonts w:eastAsia="Times New Roman" w:cs="Times New Roman"/>
                <w:lang w:bidi="ar-SA"/>
              </w:rPr>
              <w:t>Наименование признака заявителя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>
            <w:pPr>
              <w:pStyle w:val="Standard1"/>
              <w:jc w:val="center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Значение признака заявителя</w:t>
            </w:r>
          </w:p>
        </w:tc>
      </w:tr>
      <w:tr w:rsidR="00626500" w:rsidRPr="009613F4" w:rsidTr="006D46C7">
        <w:trPr>
          <w:trHeight w:val="1001"/>
        </w:trPr>
        <w:tc>
          <w:tcPr>
            <w:tcW w:w="9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500" w:rsidRPr="009613F4" w:rsidRDefault="00626500" w:rsidP="00633F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613F4">
              <w:rPr>
                <w:rFonts w:ascii="Times New Roman" w:hAnsi="Times New Roman" w:cs="Times New Roman"/>
                <w:sz w:val="24"/>
              </w:rPr>
              <w:t xml:space="preserve">Муниципальная услуга </w:t>
            </w:r>
            <w:r w:rsidRPr="009613F4">
              <w:rPr>
                <w:rFonts w:ascii="Times New Roman" w:eastAsia="Times New Roman" w:hAnsi="Times New Roman" w:cs="Times New Roman"/>
                <w:bCs/>
                <w:sz w:val="24"/>
              </w:rPr>
              <w:t>«</w:t>
            </w:r>
            <w:r w:rsidRPr="009613F4">
              <w:rPr>
                <w:rFonts w:ascii="Times New Roman" w:hAnsi="Times New Roman" w:cs="Times New Roman"/>
                <w:sz w:val="24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»</w:t>
            </w:r>
          </w:p>
        </w:tc>
      </w:tr>
      <w:tr w:rsidR="00626500" w:rsidRPr="009613F4" w:rsidTr="006D46C7">
        <w:trPr>
          <w:trHeight w:val="615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 w:rsidP="0067028B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9613F4">
              <w:rPr>
                <w:sz w:val="24"/>
                <w:szCs w:val="24"/>
                <w:lang w:eastAsia="zh-CN" w:bidi="hi-IN"/>
              </w:rPr>
              <w:t>1. Цель обращения?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 w:rsidP="0067028B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9613F4">
              <w:rPr>
                <w:sz w:val="24"/>
                <w:szCs w:val="24"/>
                <w:lang w:eastAsia="zh-CN" w:bidi="hi-IN"/>
              </w:rPr>
              <w:t xml:space="preserve">1. Постановка на учет и направление детей в Организацию </w:t>
            </w:r>
          </w:p>
          <w:p w:rsidR="00626500" w:rsidRPr="009613F4" w:rsidRDefault="00626500" w:rsidP="0067028B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9613F4">
              <w:rPr>
                <w:sz w:val="24"/>
                <w:szCs w:val="24"/>
                <w:lang w:eastAsia="zh-CN" w:bidi="hi-IN"/>
              </w:rPr>
              <w:t>2. Предоставление информации о ранее поданных заявлениях</w:t>
            </w:r>
          </w:p>
          <w:p w:rsidR="00626500" w:rsidRPr="009613F4" w:rsidRDefault="00626500" w:rsidP="0067028B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9613F4">
              <w:rPr>
                <w:sz w:val="24"/>
                <w:szCs w:val="24"/>
                <w:lang w:eastAsia="zh-CN" w:bidi="hi-IN"/>
              </w:rPr>
              <w:t>3. Исправление допущенных опечаток и (или) ошибок в направленных (выданных) в результате предоставления муниципальной услуги документах</w:t>
            </w:r>
          </w:p>
          <w:p w:rsidR="00626500" w:rsidRPr="009613F4" w:rsidRDefault="00626500" w:rsidP="0067028B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9613F4">
              <w:rPr>
                <w:sz w:val="24"/>
                <w:szCs w:val="24"/>
                <w:lang w:eastAsia="zh-CN" w:bidi="hi-IN"/>
              </w:rPr>
              <w:t>4. Получение дубликата документа, ранее выданного по результатам предоставления муниципальной услуги</w:t>
            </w:r>
          </w:p>
        </w:tc>
      </w:tr>
      <w:tr w:rsidR="00626500" w:rsidRPr="009613F4" w:rsidTr="006D46C7">
        <w:trPr>
          <w:trHeight w:val="615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>
            <w:pPr>
              <w:pStyle w:val="1f1"/>
              <w:spacing w:after="0" w:line="240" w:lineRule="auto"/>
              <w:rPr>
                <w:rFonts w:eastAsia="Times New Roman" w:cs="Times New Roman"/>
              </w:rPr>
            </w:pPr>
            <w:r w:rsidRPr="009613F4">
              <w:rPr>
                <w:rFonts w:eastAsia="Times New Roman" w:cs="Times New Roman"/>
              </w:rPr>
              <w:t>2. Заявитель проживает на территории Тамбовской области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>
            <w:pPr>
              <w:pStyle w:val="1f1"/>
              <w:spacing w:after="0" w:line="240" w:lineRule="auto"/>
              <w:rPr>
                <w:rFonts w:eastAsia="Times New Roman" w:cs="Times New Roman"/>
              </w:rPr>
            </w:pPr>
            <w:r w:rsidRPr="009613F4">
              <w:rPr>
                <w:rFonts w:eastAsia="Times New Roman" w:cs="Times New Roman"/>
              </w:rPr>
              <w:t>1. Проживет</w:t>
            </w:r>
          </w:p>
          <w:p w:rsidR="00626500" w:rsidRPr="009613F4" w:rsidRDefault="00626500">
            <w:pPr>
              <w:pStyle w:val="1f1"/>
              <w:spacing w:after="0" w:line="240" w:lineRule="auto"/>
              <w:rPr>
                <w:rFonts w:cs="Times New Roman"/>
              </w:rPr>
            </w:pPr>
            <w:r w:rsidRPr="009613F4">
              <w:rPr>
                <w:rFonts w:eastAsia="Times New Roman" w:cs="Times New Roman"/>
              </w:rPr>
              <w:t>2. Не проживает</w:t>
            </w:r>
          </w:p>
        </w:tc>
      </w:tr>
      <w:tr w:rsidR="00626500" w:rsidRPr="009613F4" w:rsidTr="006D46C7">
        <w:trPr>
          <w:trHeight w:val="527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>
            <w:pPr>
              <w:pStyle w:val="1f1"/>
              <w:spacing w:after="0" w:line="240" w:lineRule="auto"/>
              <w:rPr>
                <w:rFonts w:eastAsia="Times New Roman" w:cs="Times New Roman"/>
              </w:rPr>
            </w:pPr>
            <w:r w:rsidRPr="009613F4">
              <w:rPr>
                <w:rFonts w:eastAsia="Times New Roman" w:cs="Times New Roman"/>
              </w:rPr>
              <w:t>3. Кто обратился за услугой?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9613F4">
              <w:rPr>
                <w:sz w:val="24"/>
                <w:szCs w:val="24"/>
                <w:lang w:eastAsia="zh-CN" w:bidi="hi-IN"/>
              </w:rPr>
              <w:t>1. Родитель ребенка</w:t>
            </w:r>
          </w:p>
          <w:p w:rsidR="00626500" w:rsidRPr="009613F4" w:rsidRDefault="00626500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9613F4">
              <w:rPr>
                <w:sz w:val="24"/>
                <w:szCs w:val="24"/>
                <w:lang w:eastAsia="zh-CN" w:bidi="hi-IN"/>
              </w:rPr>
              <w:t>2. Законный представитель ребенка</w:t>
            </w:r>
          </w:p>
        </w:tc>
      </w:tr>
      <w:tr w:rsidR="00626500" w:rsidRPr="009613F4" w:rsidTr="006D46C7">
        <w:trPr>
          <w:trHeight w:val="747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>
            <w:pPr>
              <w:pStyle w:val="a7"/>
            </w:pPr>
            <w:r w:rsidRPr="009613F4">
              <w:t>4. К какой категории</w:t>
            </w:r>
          </w:p>
          <w:p w:rsidR="00626500" w:rsidRPr="009613F4" w:rsidRDefault="00626500">
            <w:pPr>
              <w:pStyle w:val="a7"/>
            </w:pPr>
            <w:r w:rsidRPr="009613F4">
              <w:t>относится заявитель?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>
            <w:pPr>
              <w:widowControl w:val="0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9613F4">
              <w:rPr>
                <w:rFonts w:ascii="Times New Roman" w:hAnsi="Times New Roman" w:cs="Times New Roman"/>
                <w:sz w:val="24"/>
              </w:rPr>
              <w:t>1. Гражданин Российской Федерации</w:t>
            </w:r>
          </w:p>
          <w:p w:rsidR="00626500" w:rsidRPr="009613F4" w:rsidRDefault="00626500" w:rsidP="00633F0A">
            <w:pPr>
              <w:widowControl w:val="0"/>
              <w:textAlignment w:val="baseline"/>
              <w:rPr>
                <w:rFonts w:ascii="Times New Roman" w:hAnsi="Times New Roman" w:cs="Times New Roman"/>
                <w:strike/>
                <w:sz w:val="24"/>
              </w:rPr>
            </w:pPr>
            <w:r w:rsidRPr="009613F4">
              <w:rPr>
                <w:rFonts w:ascii="Times New Roman" w:hAnsi="Times New Roman" w:cs="Times New Roman"/>
                <w:sz w:val="24"/>
              </w:rPr>
              <w:t xml:space="preserve">2. Иностранный гражданин </w:t>
            </w:r>
          </w:p>
          <w:p w:rsidR="00626500" w:rsidRPr="009613F4" w:rsidRDefault="00626500" w:rsidP="00633F0A">
            <w:pPr>
              <w:widowControl w:val="0"/>
              <w:textAlignment w:val="baseline"/>
              <w:rPr>
                <w:rFonts w:ascii="Times New Roman" w:hAnsi="Times New Roman" w:cs="Times New Roman"/>
                <w:strike/>
                <w:sz w:val="24"/>
              </w:rPr>
            </w:pPr>
            <w:r w:rsidRPr="009613F4">
              <w:rPr>
                <w:rFonts w:ascii="Times New Roman" w:hAnsi="Times New Roman" w:cs="Times New Roman"/>
                <w:sz w:val="24"/>
              </w:rPr>
              <w:t>3. Лицо без гражданства</w:t>
            </w:r>
          </w:p>
        </w:tc>
      </w:tr>
    </w:tbl>
    <w:p w:rsidR="00626500" w:rsidRPr="009613F4" w:rsidRDefault="0062650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626500" w:rsidRPr="009613F4" w:rsidRDefault="00626500">
      <w:pPr>
        <w:pStyle w:val="Standard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муниципальной услуги</w:t>
      </w:r>
    </w:p>
    <w:tbl>
      <w:tblPr>
        <w:tblW w:w="9067" w:type="dxa"/>
        <w:tblInd w:w="-3" w:type="dxa"/>
        <w:tblLayout w:type="fixed"/>
        <w:tblCellMar>
          <w:top w:w="57" w:type="dxa"/>
          <w:left w:w="57" w:type="dxa"/>
          <w:bottom w:w="57" w:type="dxa"/>
          <w:right w:w="0" w:type="dxa"/>
        </w:tblCellMar>
        <w:tblLook w:val="00A0"/>
      </w:tblPr>
      <w:tblGrid>
        <w:gridCol w:w="3681"/>
        <w:gridCol w:w="5386"/>
      </w:tblGrid>
      <w:tr w:rsidR="00626500" w:rsidRPr="009613F4" w:rsidTr="003A632F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500" w:rsidRPr="009613F4" w:rsidRDefault="00626500">
            <w:pPr>
              <w:suppressAutoHyphens w:val="0"/>
              <w:spacing w:beforeAutospacing="1" w:after="119"/>
              <w:jc w:val="center"/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</w:pP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57" w:type="dxa"/>
            </w:tcMar>
          </w:tcPr>
          <w:p w:rsidR="00626500" w:rsidRPr="009613F4" w:rsidRDefault="00626500">
            <w:pPr>
              <w:suppressAutoHyphens w:val="0"/>
              <w:spacing w:beforeAutospacing="1" w:after="119"/>
              <w:jc w:val="center"/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</w:pP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 xml:space="preserve">Результат предоставления </w:t>
            </w:r>
            <w:r w:rsidRPr="009613F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 xml:space="preserve"> услуги</w:t>
            </w:r>
          </w:p>
        </w:tc>
      </w:tr>
      <w:tr w:rsidR="00626500" w:rsidRPr="009613F4" w:rsidTr="003A632F"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626500" w:rsidRPr="009613F4" w:rsidRDefault="00626500" w:rsidP="002E4EE4">
            <w:pPr>
              <w:suppressAutoHyphens w:val="0"/>
              <w:spacing w:before="100" w:beforeAutospacing="1" w:after="119"/>
              <w:jc w:val="center"/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</w:pP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Вариант № 1: «</w:t>
            </w:r>
            <w:r w:rsidRPr="009613F4">
              <w:rPr>
                <w:rFonts w:ascii="Times New Roman" w:hAnsi="Times New Roman" w:cs="Times New Roman"/>
                <w:sz w:val="24"/>
              </w:rPr>
              <w:t>Постановка на учет и направление детей в образовательное учреждение, реализующее образовательные программы дошкольного образования» (далее – Организация)</w:t>
            </w:r>
          </w:p>
        </w:tc>
      </w:tr>
      <w:tr w:rsidR="00626500" w:rsidRPr="009613F4" w:rsidTr="00737F5D">
        <w:trPr>
          <w:trHeight w:val="637"/>
        </w:trPr>
        <w:tc>
          <w:tcPr>
            <w:tcW w:w="3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626500" w:rsidRPr="009613F4" w:rsidRDefault="00626500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</w:pP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626500" w:rsidRPr="009613F4" w:rsidRDefault="00626500" w:rsidP="00100992">
            <w:pPr>
              <w:pStyle w:val="Standard"/>
              <w:jc w:val="both"/>
              <w:rPr>
                <w:rFonts w:cs="Times New Roman"/>
              </w:rPr>
            </w:pPr>
            <w:r w:rsidRPr="009613F4">
              <w:rPr>
                <w:rFonts w:cs="Times New Roman"/>
              </w:rPr>
              <w:t>Постановка на учет для направления в Организацию (промежуточный результат)</w:t>
            </w:r>
          </w:p>
        </w:tc>
      </w:tr>
      <w:tr w:rsidR="00626500" w:rsidRPr="009613F4" w:rsidTr="003A632F">
        <w:trPr>
          <w:trHeight w:val="284"/>
        </w:trPr>
        <w:tc>
          <w:tcPr>
            <w:tcW w:w="3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626500" w:rsidRPr="009613F4" w:rsidRDefault="00626500">
            <w:pPr>
              <w:suppressAutoHyphens w:val="0"/>
              <w:spacing w:beforeAutospacing="1" w:after="119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626500" w:rsidRPr="009613F4" w:rsidRDefault="00626500" w:rsidP="00EE49DA">
            <w:pPr>
              <w:pStyle w:val="Standard"/>
              <w:jc w:val="both"/>
              <w:rPr>
                <w:rFonts w:cs="Times New Roman"/>
              </w:rPr>
            </w:pPr>
            <w:r w:rsidRPr="009613F4">
              <w:rPr>
                <w:rFonts w:cs="Times New Roman"/>
              </w:rPr>
              <w:t>Направление ребенка в Организацию (основной результат)</w:t>
            </w:r>
          </w:p>
        </w:tc>
      </w:tr>
      <w:tr w:rsidR="00626500" w:rsidRPr="009613F4" w:rsidTr="00DD3729">
        <w:trPr>
          <w:trHeight w:val="355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626500" w:rsidRPr="009613F4" w:rsidRDefault="00626500" w:rsidP="00DD3729">
            <w:pPr>
              <w:pStyle w:val="Standard"/>
              <w:jc w:val="center"/>
              <w:rPr>
                <w:rFonts w:cs="Times New Roman"/>
              </w:rPr>
            </w:pPr>
            <w:r w:rsidRPr="009613F4">
              <w:rPr>
                <w:rFonts w:cs="Times New Roman"/>
                <w:kern w:val="0"/>
                <w:lang w:eastAsia="ru-RU" w:bidi="ar-SA"/>
              </w:rPr>
              <w:t>Вариант № 2: «</w:t>
            </w:r>
            <w:r w:rsidRPr="009613F4">
              <w:rPr>
                <w:rFonts w:cs="Times New Roman"/>
              </w:rPr>
              <w:t>Предоставление информации о ранее поданных заявлениях»</w:t>
            </w:r>
          </w:p>
        </w:tc>
      </w:tr>
      <w:tr w:rsidR="00626500" w:rsidRPr="009613F4" w:rsidTr="003A632F">
        <w:trPr>
          <w:trHeight w:val="57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626500" w:rsidRPr="009613F4" w:rsidRDefault="00626500" w:rsidP="00DD3729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626500" w:rsidRPr="009613F4" w:rsidRDefault="00626500" w:rsidP="00DD3729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</w:rPr>
            </w:pP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Предоставление информации о ранее поданных заявлениях</w:t>
            </w:r>
          </w:p>
        </w:tc>
      </w:tr>
      <w:tr w:rsidR="00626500" w:rsidRPr="009613F4" w:rsidTr="00F12351">
        <w:trPr>
          <w:trHeight w:val="571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626500" w:rsidRPr="009613F4" w:rsidRDefault="00626500" w:rsidP="00DD3729">
            <w:pPr>
              <w:pStyle w:val="Standard"/>
              <w:jc w:val="center"/>
              <w:rPr>
                <w:rFonts w:cs="Times New Roman"/>
                <w:strike/>
              </w:rPr>
            </w:pPr>
            <w:r w:rsidRPr="009613F4">
              <w:rPr>
                <w:rFonts w:cs="Times New Roman"/>
                <w:kern w:val="0"/>
                <w:lang w:eastAsia="ru-RU" w:bidi="ar-SA"/>
              </w:rPr>
              <w:t>Вариант № 3: «Исправление допущенных опечаток и (или) ошибок в направленных (выданных) в результате предоставления муниципальной услуги документах»</w:t>
            </w:r>
          </w:p>
        </w:tc>
      </w:tr>
      <w:tr w:rsidR="00626500" w:rsidRPr="009613F4" w:rsidTr="003A632F">
        <w:trPr>
          <w:trHeight w:val="57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626500" w:rsidRPr="009613F4" w:rsidRDefault="00626500" w:rsidP="003A632F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626500" w:rsidRPr="009613F4" w:rsidRDefault="00626500">
            <w:pPr>
              <w:pStyle w:val="Standard"/>
              <w:jc w:val="both"/>
              <w:rPr>
                <w:rFonts w:cs="Times New Roman"/>
                <w:strike/>
              </w:rPr>
            </w:pPr>
            <w:r w:rsidRPr="009613F4">
              <w:rPr>
                <w:rFonts w:cs="Times New Roman"/>
                <w:kern w:val="0"/>
                <w:lang w:eastAsia="ru-RU" w:bidi="ar-SA"/>
              </w:rPr>
              <w:t>Исправление допущенных опечаток и (или) ошибок в направленных (выданных) в результате предоставления муниципальной услуги документах</w:t>
            </w:r>
          </w:p>
        </w:tc>
      </w:tr>
      <w:tr w:rsidR="00626500" w:rsidRPr="009613F4" w:rsidTr="003A632F">
        <w:trPr>
          <w:trHeight w:val="57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626500" w:rsidRPr="009613F4" w:rsidRDefault="00626500" w:rsidP="003A632F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626500" w:rsidRPr="009613F4" w:rsidRDefault="00626500">
            <w:pPr>
              <w:pStyle w:val="Standard"/>
              <w:jc w:val="both"/>
              <w:rPr>
                <w:rFonts w:cs="Times New Roman"/>
                <w:strike/>
              </w:rPr>
            </w:pPr>
            <w:r w:rsidRPr="009613F4">
              <w:rPr>
                <w:rFonts w:cs="Times New Roman"/>
                <w:kern w:val="0"/>
                <w:lang w:eastAsia="ru-RU" w:bidi="ar-SA"/>
              </w:rPr>
              <w:t>Отказ в исправлении допущенных опечаток и (или) ошибок в направленных (выданных) в результате предоставления муниципальной услуги документах</w:t>
            </w:r>
          </w:p>
        </w:tc>
      </w:tr>
      <w:tr w:rsidR="00626500" w:rsidRPr="009613F4" w:rsidTr="00F12351">
        <w:trPr>
          <w:trHeight w:val="571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626500" w:rsidRPr="009613F4" w:rsidRDefault="00626500" w:rsidP="00DD3729">
            <w:pPr>
              <w:pStyle w:val="Standard"/>
              <w:jc w:val="center"/>
              <w:rPr>
                <w:rFonts w:cs="Times New Roman"/>
                <w:strike/>
              </w:rPr>
            </w:pPr>
            <w:r w:rsidRPr="009613F4">
              <w:rPr>
                <w:rFonts w:cs="Times New Roman"/>
                <w:kern w:val="0"/>
                <w:lang w:eastAsia="ru-RU" w:bidi="ar-SA"/>
              </w:rPr>
              <w:t>Вариант № 4: «Получение дубликата документа, ранее выданного по результатам предоставления муниципальной услуги»</w:t>
            </w:r>
          </w:p>
        </w:tc>
      </w:tr>
      <w:tr w:rsidR="00626500" w:rsidRPr="009613F4" w:rsidTr="003A632F">
        <w:trPr>
          <w:trHeight w:val="57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626500" w:rsidRPr="009613F4" w:rsidRDefault="00626500" w:rsidP="003A632F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626500" w:rsidRPr="009613F4" w:rsidRDefault="00626500">
            <w:pPr>
              <w:pStyle w:val="Standard"/>
              <w:jc w:val="both"/>
              <w:rPr>
                <w:rFonts w:cs="Times New Roman"/>
                <w:strike/>
              </w:rPr>
            </w:pPr>
            <w:r w:rsidRPr="009613F4">
              <w:rPr>
                <w:rFonts w:cs="Times New Roman"/>
                <w:kern w:val="0"/>
                <w:lang w:eastAsia="ru-RU" w:bidi="ar-SA"/>
              </w:rPr>
              <w:t>Выдача дубликата документа, ранее выданного по результатам предоставления муниципальной услуги</w:t>
            </w:r>
          </w:p>
        </w:tc>
      </w:tr>
      <w:tr w:rsidR="00626500" w:rsidRPr="009613F4" w:rsidTr="003A632F">
        <w:trPr>
          <w:trHeight w:val="57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626500" w:rsidRPr="009613F4" w:rsidRDefault="00626500" w:rsidP="003A632F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9613F4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626500" w:rsidRPr="009613F4" w:rsidRDefault="00626500">
            <w:pPr>
              <w:pStyle w:val="Standard"/>
              <w:jc w:val="both"/>
              <w:rPr>
                <w:rFonts w:cs="Times New Roman"/>
                <w:strike/>
              </w:rPr>
            </w:pPr>
            <w:r w:rsidRPr="009613F4">
              <w:rPr>
                <w:rFonts w:cs="Times New Roman"/>
                <w:kern w:val="0"/>
                <w:lang w:eastAsia="ru-RU" w:bidi="ar-SA"/>
              </w:rPr>
              <w:t>Отказ в выдаче дубликата документа, ранее выданного по результатам предоставления муниципальной услуги</w:t>
            </w:r>
          </w:p>
        </w:tc>
      </w:tr>
    </w:tbl>
    <w:p w:rsidR="00626500" w:rsidRPr="009613F4" w:rsidRDefault="0062650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626500" w:rsidRPr="009613F4" w:rsidRDefault="0062650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613F4">
        <w:rPr>
          <w:rFonts w:ascii="Times New Roman" w:hAnsi="Times New Roman" w:cs="Times New Roman"/>
        </w:rPr>
        <w:br w:type="page"/>
      </w:r>
    </w:p>
    <w:p w:rsidR="00626500" w:rsidRPr="009613F4" w:rsidRDefault="006265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9613F4">
        <w:rPr>
          <w:rFonts w:cs="Times New Roman"/>
          <w:sz w:val="28"/>
          <w:szCs w:val="28"/>
          <w:lang w:eastAsia="ru-RU"/>
        </w:rPr>
        <w:t>Приложение № 2</w:t>
      </w:r>
    </w:p>
    <w:p w:rsidR="00626500" w:rsidRPr="009613F4" w:rsidRDefault="00626500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626500" w:rsidRPr="009613F4" w:rsidRDefault="006265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AE0FB5">
      <w:pPr>
        <w:pStyle w:val="Standard"/>
        <w:ind w:firstLine="680"/>
        <w:jc w:val="right"/>
        <w:rPr>
          <w:rFonts w:cs="Times New Roman"/>
          <w:b/>
          <w:strike/>
          <w:lang w:eastAsia="ru-RU"/>
        </w:rPr>
      </w:pPr>
      <w:r w:rsidRPr="009613F4">
        <w:rPr>
          <w:rFonts w:cs="Times New Roman"/>
          <w:sz w:val="28"/>
          <w:szCs w:val="28"/>
        </w:rPr>
        <w:t>Форма</w:t>
      </w:r>
    </w:p>
    <w:tbl>
      <w:tblPr>
        <w:tblW w:w="0" w:type="auto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418"/>
        <w:gridCol w:w="6338"/>
      </w:tblGrid>
      <w:tr w:rsidR="00626500" w:rsidRPr="009613F4" w:rsidTr="0001003F">
        <w:tc>
          <w:tcPr>
            <w:tcW w:w="3418" w:type="dxa"/>
          </w:tcPr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strike/>
                <w:sz w:val="24"/>
                <w:lang w:eastAsia="ru-RU"/>
              </w:rPr>
            </w:pPr>
          </w:p>
        </w:tc>
        <w:tc>
          <w:tcPr>
            <w:tcW w:w="6338" w:type="dxa"/>
          </w:tcPr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cs="Times New Roman"/>
                <w:b/>
                <w:strike/>
                <w:sz w:val="24"/>
                <w:lang w:eastAsia="ru-RU"/>
              </w:rPr>
            </w:pP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r w:rsidRPr="009613F4">
              <w:rPr>
                <w:rFonts w:ascii="Times New Roman" w:hAnsi="Times New Roman" w:cs="Times New Roman"/>
                <w:i/>
                <w:sz w:val="24"/>
                <w:lang w:eastAsia="ru-RU"/>
              </w:rPr>
              <w:t>(наименование муниципального образования)</w:t>
            </w: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i/>
                <w:sz w:val="24"/>
                <w:lang w:eastAsia="ru-RU"/>
              </w:rPr>
              <w:t>__</w:t>
            </w: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</w:t>
            </w: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сведения о заявителе (фамилия, имя, отчество (последнее – при наличии)</w:t>
            </w: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</w:t>
            </w: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(реквизиты документа, удостоверяющего личность заявителя)</w:t>
            </w: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</w:t>
            </w: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(адрес места регистрации, места жительства)</w:t>
            </w: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</w:t>
            </w: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(номер телефона, адрес электронной почты)</w:t>
            </w: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_________________________________________________________________________________________________________________________________________________________</w:t>
            </w:r>
          </w:p>
          <w:p w:rsidR="00626500" w:rsidRPr="009613F4" w:rsidRDefault="00626500" w:rsidP="00010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</w:tr>
    </w:tbl>
    <w:p w:rsidR="00626500" w:rsidRPr="009613F4" w:rsidRDefault="00626500">
      <w:pPr>
        <w:pStyle w:val="ConsPlusNonformat"/>
        <w:jc w:val="center"/>
        <w:rPr>
          <w:rFonts w:cs="Times New Roman"/>
          <w:color w:val="auto"/>
          <w:sz w:val="28"/>
          <w:szCs w:val="28"/>
        </w:rPr>
      </w:pPr>
      <w:r w:rsidRPr="009613F4">
        <w:rPr>
          <w:rFonts w:cs="Times New Roman"/>
          <w:color w:val="auto"/>
          <w:sz w:val="28"/>
          <w:szCs w:val="28"/>
        </w:rPr>
        <w:t>Заявление</w:t>
      </w:r>
    </w:p>
    <w:p w:rsidR="00626500" w:rsidRPr="009613F4" w:rsidRDefault="00626500">
      <w:pPr>
        <w:pStyle w:val="ConsPlusNonformat"/>
        <w:jc w:val="center"/>
        <w:rPr>
          <w:rFonts w:cs="Times New Roman"/>
          <w:color w:val="auto"/>
          <w:sz w:val="28"/>
          <w:szCs w:val="28"/>
        </w:rPr>
      </w:pPr>
    </w:p>
    <w:p w:rsidR="00626500" w:rsidRPr="009613F4" w:rsidRDefault="00626500">
      <w:pPr>
        <w:pStyle w:val="ab"/>
        <w:ind w:firstLine="709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Прошу поставить моего ребенка на учет для зачисления в ______________________</w:t>
      </w: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_____________________________________________________________________________.</w:t>
      </w:r>
    </w:p>
    <w:p w:rsidR="00626500" w:rsidRPr="009613F4" w:rsidRDefault="00626500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9613F4">
        <w:rPr>
          <w:rFonts w:ascii="Times New Roman" w:hAnsi="Times New Roman" w:cs="Times New Roman"/>
          <w:sz w:val="20"/>
          <w:szCs w:val="20"/>
        </w:rPr>
        <w:t xml:space="preserve"> наименование образовательных Организаций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Style w:val="a3"/>
          <w:rFonts w:ascii="Times New Roman" w:hAnsi="Times New Roman" w:cs="Times New Roman"/>
          <w:bCs/>
          <w:color w:val="auto"/>
        </w:rPr>
        <w:t>Сведения о ребенке: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Фамилия _________________________________________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Имя _____________________________________________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Отчество (при наличии) __________________________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Дата рождения: __________________________________</w:t>
      </w: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  <w:b/>
          <w:i/>
        </w:rPr>
      </w:pPr>
      <w:r w:rsidRPr="009613F4">
        <w:rPr>
          <w:rFonts w:ascii="Times New Roman" w:hAnsi="Times New Roman" w:cs="Times New Roman"/>
        </w:rPr>
        <w:t xml:space="preserve">Реквизиты записи акта о рождении ребенка или свидетельства о рождении_____________________________________________ 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Адрес места жительства (место пребывания) _______________________________________</w:t>
      </w:r>
    </w:p>
    <w:p w:rsidR="00626500" w:rsidRPr="009613F4" w:rsidRDefault="00626500">
      <w:pPr>
        <w:rPr>
          <w:rFonts w:ascii="Times New Roman" w:hAnsi="Times New Roman" w:cs="Times New Roman"/>
          <w:sz w:val="8"/>
          <w:szCs w:val="8"/>
        </w:rPr>
      </w:pP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Адрес места фактического проживания совпадает с адресом места жительства: да/нет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(</w:t>
      </w:r>
      <w:r w:rsidRPr="009613F4">
        <w:rPr>
          <w:rFonts w:ascii="Times New Roman" w:hAnsi="Times New Roman" w:cs="Times New Roman"/>
          <w:sz w:val="20"/>
          <w:szCs w:val="20"/>
        </w:rPr>
        <w:t>нужное подчеркнуть</w:t>
      </w:r>
      <w:r w:rsidRPr="009613F4">
        <w:rPr>
          <w:rFonts w:ascii="Times New Roman" w:hAnsi="Times New Roman" w:cs="Times New Roman"/>
        </w:rPr>
        <w:t>).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Адрес места фактического проживания ___________________________________________</w:t>
      </w:r>
    </w:p>
    <w:p w:rsidR="00626500" w:rsidRPr="009613F4" w:rsidRDefault="00626500">
      <w:pPr>
        <w:pStyle w:val="ab"/>
        <w:ind w:firstLine="709"/>
        <w:jc w:val="center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указывается только если не совпадает с адресом места жительства</w:t>
      </w: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Style w:val="a3"/>
          <w:rFonts w:ascii="Times New Roman" w:hAnsi="Times New Roman" w:cs="Times New Roman"/>
          <w:bCs/>
          <w:color w:val="auto"/>
        </w:rPr>
        <w:t>Сведения о заявителе: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Фамилия _________________________________________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Имя _____________________________________________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Отчество (при наличии) ____________________________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Реквизиты документа, удостоверяющего личность _____________________________________________________________________________</w:t>
      </w:r>
    </w:p>
    <w:p w:rsidR="00626500" w:rsidRPr="009613F4" w:rsidRDefault="00626500">
      <w:pPr>
        <w:pStyle w:val="ab"/>
        <w:jc w:val="center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sz w:val="20"/>
          <w:szCs w:val="20"/>
        </w:rPr>
        <w:t>наименование и реквизиты документа, удостоверяющего личность заявителя</w:t>
      </w:r>
    </w:p>
    <w:p w:rsidR="00626500" w:rsidRPr="009613F4" w:rsidRDefault="00626500">
      <w:pPr>
        <w:jc w:val="center"/>
        <w:rPr>
          <w:rFonts w:ascii="Times New Roman" w:hAnsi="Times New Roman" w:cs="Times New Roman"/>
          <w:szCs w:val="20"/>
        </w:rPr>
      </w:pP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Реквизиты документа, подтверждающего установление опеки (при наличии)</w:t>
      </w:r>
      <w:r w:rsidRPr="009613F4">
        <w:rPr>
          <w:rFonts w:ascii="Times New Roman" w:hAnsi="Times New Roman" w:cs="Times New Roman"/>
          <w:strike/>
        </w:rPr>
        <w:t xml:space="preserve"> </w:t>
      </w:r>
      <w:r w:rsidRPr="009613F4">
        <w:rPr>
          <w:rFonts w:ascii="Times New Roman" w:hAnsi="Times New Roman" w:cs="Times New Roman"/>
        </w:rPr>
        <w:t>_____________________________________________________________________________</w:t>
      </w:r>
    </w:p>
    <w:p w:rsidR="00626500" w:rsidRPr="009613F4" w:rsidRDefault="00626500">
      <w:pPr>
        <w:pStyle w:val="ab"/>
        <w:rPr>
          <w:rFonts w:ascii="Times New Roman" w:hAnsi="Times New Roman" w:cs="Times New Roman"/>
          <w:b/>
          <w:sz w:val="12"/>
          <w:szCs w:val="12"/>
        </w:rPr>
      </w:pP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b/>
        </w:rPr>
        <w:t>Дополнительные сведения: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Адрес электронной почты (при наличии)___________________________________________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Номер телефона (при наличии)___________________________________________________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В качестве языка образования, родного языка из числа языков народов Российской Федерации (в том числе русского языка как родного языка) выбираю __________________</w:t>
      </w: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Потребность в обучении ребенка по адаптированным образовательным программам дошкольного образования: да/нет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 xml:space="preserve">                                        (</w:t>
      </w:r>
      <w:r w:rsidRPr="009613F4">
        <w:rPr>
          <w:rFonts w:ascii="Times New Roman" w:hAnsi="Times New Roman" w:cs="Times New Roman"/>
          <w:sz w:val="20"/>
          <w:szCs w:val="20"/>
        </w:rPr>
        <w:t>нужное подчеркнуть</w:t>
      </w:r>
      <w:r w:rsidRPr="009613F4">
        <w:rPr>
          <w:rFonts w:ascii="Times New Roman" w:hAnsi="Times New Roman" w:cs="Times New Roman"/>
        </w:rPr>
        <w:t>).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 xml:space="preserve">Потребность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наличии):_________________________________________________________________ 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_____________________________________________________________________________</w:t>
      </w:r>
    </w:p>
    <w:p w:rsidR="00626500" w:rsidRPr="009613F4" w:rsidRDefault="00626500">
      <w:pPr>
        <w:pStyle w:val="ab"/>
        <w:jc w:val="center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sz w:val="20"/>
          <w:szCs w:val="20"/>
        </w:rPr>
        <w:t xml:space="preserve">Да/нет, если Да – указать основание </w:t>
      </w:r>
    </w:p>
    <w:p w:rsidR="00626500" w:rsidRPr="009613F4" w:rsidRDefault="00626500">
      <w:pPr>
        <w:pStyle w:val="ab"/>
        <w:rPr>
          <w:rFonts w:ascii="Times New Roman" w:hAnsi="Times New Roman" w:cs="Times New Roman"/>
          <w:b/>
        </w:rPr>
      </w:pP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Желаемая дата приема на обучение ______________________________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Имеется право преимущественного приема в Организацию: _____________________________________________________________________________</w:t>
      </w:r>
    </w:p>
    <w:p w:rsidR="00626500" w:rsidRPr="009613F4" w:rsidRDefault="00626500">
      <w:pPr>
        <w:pStyle w:val="ab"/>
        <w:jc w:val="center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sz w:val="20"/>
          <w:szCs w:val="20"/>
        </w:rPr>
        <w:t>Да/нет, если Да – указать фамилию, имя, отчество (при наличии) полнородных и неполнородных брата  и (или) сестры, обучающихся в Организации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Имеется право на специальные меры поддержки (гарантии) отдельных категорий граждан и их семей: _____________________________________________________________________________</w:t>
      </w:r>
    </w:p>
    <w:p w:rsidR="00626500" w:rsidRPr="009613F4" w:rsidRDefault="00626500">
      <w:pPr>
        <w:pStyle w:val="ab"/>
        <w:jc w:val="center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sz w:val="20"/>
          <w:szCs w:val="20"/>
        </w:rPr>
        <w:t>Да/нет, если Да – указать основание права внеочередного приема или первоочередного приема</w:t>
      </w:r>
    </w:p>
    <w:p w:rsidR="00626500" w:rsidRPr="009613F4" w:rsidRDefault="00626500">
      <w:pPr>
        <w:rPr>
          <w:rFonts w:ascii="Times New Roman" w:hAnsi="Times New Roman" w:cs="Times New Roman"/>
          <w:szCs w:val="20"/>
        </w:rPr>
      </w:pP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Направленность группы ________________________________________________________</w:t>
      </w:r>
    </w:p>
    <w:p w:rsidR="00626500" w:rsidRPr="009613F4" w:rsidRDefault="00626500">
      <w:pPr>
        <w:pStyle w:val="ab"/>
        <w:jc w:val="center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sz w:val="20"/>
          <w:szCs w:val="20"/>
        </w:rPr>
        <w:t xml:space="preserve">                                             общеразвивающая, комбинированная, компенсирующая, оздоровительная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в соответствии с _______________________________________________________________</w:t>
      </w:r>
    </w:p>
    <w:p w:rsidR="00626500" w:rsidRPr="009613F4" w:rsidRDefault="00626500">
      <w:pPr>
        <w:pStyle w:val="ab"/>
        <w:jc w:val="center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sz w:val="20"/>
          <w:szCs w:val="20"/>
        </w:rPr>
        <w:t>при выборе группы оздоровительной направленности - указать наименование и реквизиты документа, подтверждающего потребность в обучении в группе оздоровительной направленности</w:t>
      </w:r>
    </w:p>
    <w:p w:rsidR="00626500" w:rsidRPr="009613F4" w:rsidRDefault="00626500">
      <w:pPr>
        <w:pStyle w:val="ab"/>
        <w:rPr>
          <w:rFonts w:ascii="Times New Roman" w:hAnsi="Times New Roman" w:cs="Times New Roman"/>
          <w:sz w:val="20"/>
          <w:szCs w:val="20"/>
        </w:rPr>
      </w:pP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Режим пребывания в группе ___________________________________________________</w:t>
      </w:r>
    </w:p>
    <w:p w:rsidR="00626500" w:rsidRPr="009613F4" w:rsidRDefault="00626500">
      <w:pPr>
        <w:pStyle w:val="ab"/>
        <w:jc w:val="center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  <w:sz w:val="20"/>
          <w:szCs w:val="20"/>
        </w:rPr>
        <w:t xml:space="preserve">                                            полный день, кратковременное пребывание</w:t>
      </w:r>
    </w:p>
    <w:p w:rsidR="00626500" w:rsidRPr="009613F4" w:rsidRDefault="00626500">
      <w:pPr>
        <w:pStyle w:val="ab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(нужное отметить):</w:t>
      </w:r>
    </w:p>
    <w:tbl>
      <w:tblPr>
        <w:tblW w:w="9064" w:type="dxa"/>
        <w:tblInd w:w="3" w:type="dxa"/>
        <w:tblLayout w:type="fixed"/>
        <w:tblLook w:val="00A0"/>
      </w:tblPr>
      <w:tblGrid>
        <w:gridCol w:w="842"/>
        <w:gridCol w:w="8222"/>
      </w:tblGrid>
      <w:tr w:rsidR="00626500" w:rsidRPr="009613F4"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left w:val="single" w:sz="6" w:space="0" w:color="000000"/>
            </w:tcBorders>
            <w:tcMar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При отсутствии места в группе с режимом полного дня пребывания согласен на посещение группы в режиме кратковременного дня (5 часов)</w:t>
            </w:r>
          </w:p>
        </w:tc>
      </w:tr>
      <w:tr w:rsidR="00626500" w:rsidRPr="009613F4">
        <w:tc>
          <w:tcPr>
            <w:tcW w:w="842" w:type="dxa"/>
            <w:tcBorders>
              <w:top w:val="single" w:sz="6" w:space="0" w:color="000000"/>
              <w:bottom w:val="single" w:sz="6" w:space="0" w:color="000000"/>
            </w:tcBorders>
            <w:tcMar>
              <w:left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Mar>
              <w:left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26500" w:rsidRPr="009613F4"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left w:val="single" w:sz="6" w:space="0" w:color="000000"/>
            </w:tcBorders>
            <w:tcMar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При отсутствии места в группе с кратковременным режимом пребывания согласен на посещение группы в режиме полного дня (8 – 14 часов)</w:t>
            </w:r>
          </w:p>
        </w:tc>
      </w:tr>
      <w:tr w:rsidR="00626500" w:rsidRPr="009613F4">
        <w:tc>
          <w:tcPr>
            <w:tcW w:w="842" w:type="dxa"/>
            <w:tcBorders>
              <w:top w:val="single" w:sz="6" w:space="0" w:color="000000"/>
              <w:bottom w:val="single" w:sz="6" w:space="0" w:color="000000"/>
            </w:tcBorders>
            <w:tcMar>
              <w:left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Mar>
              <w:left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26500" w:rsidRPr="009613F4"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left w:val="single" w:sz="6" w:space="0" w:color="000000"/>
            </w:tcBorders>
            <w:tcMar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При отсутствии места в группе с круглосуточным режимом пребывания согласен на посещение группы в режиме полного дня (8 – 14 часов)</w:t>
            </w:r>
          </w:p>
        </w:tc>
      </w:tr>
    </w:tbl>
    <w:p w:rsidR="00626500" w:rsidRPr="009613F4" w:rsidRDefault="00626500">
      <w:pPr>
        <w:pStyle w:val="ab"/>
        <w:rPr>
          <w:rFonts w:ascii="Times New Roman" w:hAnsi="Times New Roman" w:cs="Times New Roman"/>
        </w:rPr>
      </w:pP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Приложение (указать наименование документов, прилагаемых к заявлению):</w:t>
      </w: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1.____________________________________</w:t>
      </w: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2.____________________________________</w:t>
      </w: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>3.____________________________________</w:t>
      </w: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  <w:r w:rsidRPr="009613F4">
        <w:rPr>
          <w:rFonts w:ascii="Times New Roman" w:hAnsi="Times New Roman" w:cs="Times New Roman"/>
        </w:rPr>
        <w:t xml:space="preserve">…           </w:t>
      </w:r>
    </w:p>
    <w:p w:rsidR="00626500" w:rsidRPr="009613F4" w:rsidRDefault="00626500">
      <w:pPr>
        <w:pStyle w:val="ab"/>
        <w:jc w:val="both"/>
        <w:rPr>
          <w:rFonts w:ascii="Times New Roman" w:hAnsi="Times New Roman" w:cs="Times New Roman"/>
        </w:rPr>
      </w:pPr>
    </w:p>
    <w:tbl>
      <w:tblPr>
        <w:tblW w:w="10219" w:type="dxa"/>
        <w:tblInd w:w="-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230"/>
        <w:gridCol w:w="3905"/>
        <w:gridCol w:w="619"/>
        <w:gridCol w:w="4201"/>
        <w:gridCol w:w="230"/>
        <w:gridCol w:w="230"/>
        <w:gridCol w:w="804"/>
      </w:tblGrid>
      <w:tr w:rsidR="00626500" w:rsidRPr="009613F4" w:rsidTr="002E4EE4">
        <w:tc>
          <w:tcPr>
            <w:tcW w:w="230" w:type="dxa"/>
          </w:tcPr>
          <w:p w:rsidR="00626500" w:rsidRPr="009613F4" w:rsidRDefault="00626500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Standard"/>
              <w:rPr>
                <w:rFonts w:cs="Times New Roman"/>
                <w:iCs/>
                <w:szCs w:val="28"/>
                <w:lang w:eastAsia="ru-RU"/>
              </w:rPr>
            </w:pPr>
            <w:r w:rsidRPr="009613F4">
              <w:rPr>
                <w:rFonts w:cs="Times New Roman"/>
                <w:szCs w:val="28"/>
                <w:lang w:eastAsia="ru-RU"/>
              </w:rPr>
              <w:t>Результат рассмотрения запроса прошу:</w:t>
            </w:r>
          </w:p>
          <w:p w:rsidR="00626500" w:rsidRPr="009613F4" w:rsidRDefault="00626500">
            <w:pPr>
              <w:pStyle w:val="Standard"/>
              <w:widowControl/>
              <w:rPr>
                <w:rFonts w:cs="Times New Roman"/>
                <w:sz w:val="22"/>
                <w:lang w:eastAsia="ru-RU"/>
              </w:rPr>
            </w:pPr>
            <w:r w:rsidRPr="009613F4">
              <w:rPr>
                <w:rFonts w:cs="Times New Roman"/>
                <w:iCs/>
                <w:szCs w:val="28"/>
                <w:lang w:eastAsia="ru-RU"/>
              </w:rPr>
              <w:t>(выбрать один из способов получения результата)</w:t>
            </w:r>
          </w:p>
          <w:tbl>
            <w:tblPr>
              <w:tblW w:w="8806" w:type="dxa"/>
              <w:tblLayout w:type="fixed"/>
              <w:tblLook w:val="00A0"/>
            </w:tblPr>
            <w:tblGrid>
              <w:gridCol w:w="838"/>
              <w:gridCol w:w="7968"/>
            </w:tblGrid>
            <w:tr w:rsidR="00626500" w:rsidRPr="009613F4" w:rsidTr="008D5DE7">
              <w:tc>
                <w:tcPr>
                  <w:tcW w:w="83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</w:tcPr>
                <w:p w:rsidR="00626500" w:rsidRPr="009613F4" w:rsidRDefault="00626500" w:rsidP="00EE49DA">
                  <w:pPr>
                    <w:widowControl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/>
                      <w:kern w:val="0"/>
                      <w:sz w:val="24"/>
                      <w:szCs w:val="28"/>
                      <w:lang w:eastAsia="ru-RU" w:bidi="ar-SA"/>
                    </w:rPr>
                  </w:pPr>
                </w:p>
              </w:tc>
              <w:tc>
                <w:tcPr>
                  <w:tcW w:w="79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</w:tcPr>
                <w:p w:rsidR="00626500" w:rsidRPr="009613F4" w:rsidRDefault="00626500" w:rsidP="00EE49DA">
                  <w:pPr>
                    <w:widowControl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/>
                      <w:kern w:val="0"/>
                      <w:sz w:val="24"/>
                      <w:szCs w:val="28"/>
                      <w:lang w:eastAsia="ru-RU" w:bidi="ar-SA"/>
                    </w:rPr>
                  </w:pPr>
                  <w:r w:rsidRPr="009613F4">
                    <w:rPr>
                      <w:rFonts w:ascii="Times New Roman" w:hAnsi="Times New Roman" w:cs="Times New Roman"/>
                      <w:color w:val="000000"/>
                      <w:kern w:val="0"/>
                      <w:sz w:val="24"/>
                      <w:szCs w:val="28"/>
                      <w:lang w:eastAsia="ru-RU" w:bidi="ar-SA"/>
                    </w:rPr>
                    <w:t>Выдать в Администрации лично заявителю</w:t>
                  </w:r>
                </w:p>
              </w:tc>
            </w:tr>
            <w:tr w:rsidR="00626500" w:rsidRPr="009613F4" w:rsidTr="008D5DE7">
              <w:tc>
                <w:tcPr>
                  <w:tcW w:w="83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</w:tcPr>
                <w:p w:rsidR="00626500" w:rsidRPr="009613F4" w:rsidRDefault="00626500">
                  <w:pPr>
                    <w:widowControl w:val="0"/>
                    <w:ind w:firstLine="72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</w:pPr>
                </w:p>
              </w:tc>
              <w:tc>
                <w:tcPr>
                  <w:tcW w:w="79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</w:tcPr>
                <w:p w:rsidR="00626500" w:rsidRPr="009613F4" w:rsidRDefault="00626500" w:rsidP="00C21EF2">
                  <w:pPr>
                    <w:widowControl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</w:pPr>
                  <w:r w:rsidRPr="009613F4">
                    <w:rPr>
                      <w:rFonts w:ascii="Times New Roman" w:hAnsi="Times New Roman" w:cs="Times New Roman"/>
                      <w:color w:val="000000"/>
                      <w:kern w:val="0"/>
                      <w:sz w:val="24"/>
                      <w:szCs w:val="28"/>
                      <w:lang w:eastAsia="ru-RU" w:bidi="ar-SA"/>
                    </w:rPr>
                    <w:t xml:space="preserve">Выдать в Администрации </w:t>
                  </w:r>
                  <w:r w:rsidRPr="009613F4"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  <w:t>_________________________________________</w:t>
                  </w:r>
                </w:p>
                <w:p w:rsidR="00626500" w:rsidRPr="009613F4" w:rsidRDefault="00626500" w:rsidP="00827F58">
                  <w:pPr>
                    <w:widowControl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/>
                      <w:kern w:val="0"/>
                      <w:sz w:val="24"/>
                      <w:szCs w:val="28"/>
                      <w:lang w:eastAsia="ru-RU" w:bidi="ar-SA"/>
                    </w:rPr>
                  </w:pPr>
                  <w:r w:rsidRPr="009613F4"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  <w:t xml:space="preserve">________________________________________________________________ </w:t>
                  </w:r>
                  <w:r w:rsidRPr="009613F4">
                    <w:rPr>
                      <w:rFonts w:ascii="Times New Roman" w:hAnsi="Times New Roman" w:cs="Times New Roman"/>
                      <w:i/>
                      <w:color w:val="00000A"/>
                      <w:kern w:val="0"/>
                      <w:sz w:val="24"/>
                      <w:szCs w:val="28"/>
                      <w:lang w:bidi="ar-SA"/>
                    </w:rPr>
                    <w:t>(указать ФИО, сведения о документе, удостоверяющем личность другого законного представителя несовершеннолетнего, не являющегося заявителем)</w:t>
                  </w:r>
                </w:p>
              </w:tc>
            </w:tr>
            <w:tr w:rsidR="00626500" w:rsidRPr="009613F4" w:rsidTr="002E4EE4">
              <w:tc>
                <w:tcPr>
                  <w:tcW w:w="838" w:type="dxa"/>
                  <w:tcBorders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</w:tcPr>
                <w:p w:rsidR="00626500" w:rsidRPr="009613F4" w:rsidRDefault="00626500">
                  <w:pPr>
                    <w:widowControl w:val="0"/>
                    <w:ind w:firstLine="72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</w:pPr>
                </w:p>
              </w:tc>
              <w:tc>
                <w:tcPr>
                  <w:tcW w:w="7968" w:type="dxa"/>
                  <w:tcBorders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</w:tcPr>
                <w:p w:rsidR="00626500" w:rsidRPr="009613F4" w:rsidRDefault="00626500">
                  <w:pPr>
                    <w:pStyle w:val="Standard"/>
                    <w:jc w:val="both"/>
                    <w:rPr>
                      <w:rFonts w:cs="Times New Roman"/>
                      <w:szCs w:val="28"/>
                      <w:lang w:eastAsia="ru-RU"/>
                    </w:rPr>
                  </w:pPr>
                  <w:r w:rsidRPr="009613F4">
                    <w:rPr>
                      <w:rFonts w:cs="Times New Roman"/>
                      <w:szCs w:val="28"/>
                      <w:lang w:eastAsia="ru-RU"/>
                    </w:rPr>
                    <w:t>Направить почтовым отправлением по адресу __________________</w:t>
                  </w:r>
                </w:p>
              </w:tc>
            </w:tr>
            <w:tr w:rsidR="00626500" w:rsidRPr="009613F4" w:rsidTr="002E4EE4">
              <w:tc>
                <w:tcPr>
                  <w:tcW w:w="838" w:type="dxa"/>
                  <w:tcBorders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</w:tcPr>
                <w:p w:rsidR="00626500" w:rsidRPr="009613F4" w:rsidRDefault="00626500">
                  <w:pPr>
                    <w:widowControl w:val="0"/>
                    <w:ind w:firstLine="72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</w:pPr>
                </w:p>
              </w:tc>
              <w:tc>
                <w:tcPr>
                  <w:tcW w:w="7968" w:type="dxa"/>
                  <w:tcBorders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</w:tcPr>
                <w:p w:rsidR="00626500" w:rsidRPr="009613F4" w:rsidRDefault="00626500" w:rsidP="00100992">
                  <w:pPr>
                    <w:pStyle w:val="Standard"/>
                    <w:jc w:val="both"/>
                    <w:rPr>
                      <w:rFonts w:cs="Times New Roman"/>
                      <w:sz w:val="22"/>
                    </w:rPr>
                  </w:pPr>
                  <w:r w:rsidRPr="009613F4">
                    <w:rPr>
                      <w:rFonts w:cs="Times New Roman"/>
                      <w:color w:val="000000"/>
                      <w:szCs w:val="28"/>
                      <w:lang w:eastAsia="ru-RU"/>
                    </w:rPr>
                    <w:t xml:space="preserve">Направить в личный кабинет на Едином портале </w:t>
                  </w:r>
                </w:p>
              </w:tc>
            </w:tr>
          </w:tbl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</w:tr>
      <w:tr w:rsidR="00626500" w:rsidRPr="009613F4" w:rsidTr="002E4EE4">
        <w:tc>
          <w:tcPr>
            <w:tcW w:w="4135" w:type="dxa"/>
            <w:gridSpan w:val="2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</w:tr>
      <w:tr w:rsidR="00626500" w:rsidRPr="009613F4" w:rsidTr="002E4EE4">
        <w:tc>
          <w:tcPr>
            <w:tcW w:w="4135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Подпись Заявителя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инициалы, фамилия Заявителя</w:t>
            </w: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</w:tr>
      <w:tr w:rsidR="00626500" w:rsidRPr="009613F4" w:rsidTr="002E4EE4">
        <w:tc>
          <w:tcPr>
            <w:tcW w:w="4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"___"___ 20___ г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</w:tr>
      <w:tr w:rsidR="00626500" w:rsidRPr="009613F4" w:rsidTr="002E4EE4">
        <w:tc>
          <w:tcPr>
            <w:tcW w:w="4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</w:tr>
      <w:tr w:rsidR="00626500" w:rsidRPr="009613F4" w:rsidTr="002E4EE4">
        <w:tc>
          <w:tcPr>
            <w:tcW w:w="918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</w:tr>
      <w:tr w:rsidR="00626500" w:rsidRPr="009613F4" w:rsidTr="002E4EE4">
        <w:tc>
          <w:tcPr>
            <w:tcW w:w="4135" w:type="dxa"/>
            <w:gridSpan w:val="2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</w:tr>
      <w:tr w:rsidR="00626500" w:rsidRPr="009613F4" w:rsidTr="002E4EE4">
        <w:tc>
          <w:tcPr>
            <w:tcW w:w="4135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Подпись Должностного лица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инициалы, фамилия Должностного лица, принявшего заявление</w:t>
            </w: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</w:tr>
      <w:tr w:rsidR="00626500" w:rsidRPr="009613F4" w:rsidTr="002E4EE4">
        <w:tc>
          <w:tcPr>
            <w:tcW w:w="4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"___"___ 20___ г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</w:tr>
      <w:tr w:rsidR="00626500" w:rsidRPr="009613F4" w:rsidTr="002E4EE4">
        <w:tc>
          <w:tcPr>
            <w:tcW w:w="4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500" w:rsidRPr="009613F4" w:rsidRDefault="00626500">
            <w:pPr>
              <w:pStyle w:val="ab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</w:rPr>
              <w:t>контактный телефон, по которому заявитель в течение срока предоставления муниципальной услуги может узнать о стадии рассмотрения заявления и времени, оставшемся до ее завершения</w:t>
            </w: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626500" w:rsidRPr="009613F4" w:rsidRDefault="00626500">
            <w:pPr>
              <w:rPr>
                <w:rFonts w:ascii="Times New Roman" w:hAnsi="Times New Roman" w:cs="Times New Roman"/>
              </w:rPr>
            </w:pPr>
          </w:p>
        </w:tc>
      </w:tr>
    </w:tbl>
    <w:p w:rsidR="00626500" w:rsidRPr="009613F4" w:rsidRDefault="00626500">
      <w:pPr>
        <w:rPr>
          <w:rFonts w:ascii="Times New Roman" w:hAnsi="Times New Roman" w:cs="Times New Roman"/>
          <w:sz w:val="24"/>
          <w:lang w:eastAsia="ru-RU"/>
        </w:rPr>
      </w:pPr>
    </w:p>
    <w:p w:rsidR="00626500" w:rsidRPr="009613F4" w:rsidRDefault="00626500">
      <w:pPr>
        <w:rPr>
          <w:rFonts w:ascii="Times New Roman" w:hAnsi="Times New Roman" w:cs="Times New Roman"/>
          <w:sz w:val="24"/>
          <w:lang w:eastAsia="ru-RU"/>
        </w:rPr>
      </w:pPr>
      <w:r w:rsidRPr="009613F4">
        <w:rPr>
          <w:rFonts w:ascii="Times New Roman" w:hAnsi="Times New Roman" w:cs="Times New Roman"/>
        </w:rPr>
        <w:br w:type="page"/>
      </w:r>
    </w:p>
    <w:p w:rsidR="00626500" w:rsidRPr="009613F4" w:rsidRDefault="006265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9613F4">
        <w:rPr>
          <w:rFonts w:cs="Times New Roman"/>
          <w:sz w:val="28"/>
          <w:szCs w:val="28"/>
          <w:lang w:eastAsia="ru-RU"/>
        </w:rPr>
        <w:t>Приложение № 3</w:t>
      </w:r>
    </w:p>
    <w:p w:rsidR="00626500" w:rsidRPr="009613F4" w:rsidRDefault="00626500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626500" w:rsidRPr="009613F4" w:rsidRDefault="006265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Категории детей, имеющих право преимущественного приема в Организацию, право на специальные меры поддержки (гарантии) отдельных категорий граждан и их семей</w:t>
      </w:r>
    </w:p>
    <w:p w:rsidR="00626500" w:rsidRPr="009613F4" w:rsidRDefault="00626500">
      <w:pPr>
        <w:rPr>
          <w:rFonts w:ascii="Times New Roman" w:hAnsi="Times New Roman" w:cs="Times New Roman"/>
          <w:sz w:val="28"/>
          <w:szCs w:val="28"/>
        </w:rPr>
      </w:pPr>
    </w:p>
    <w:p w:rsidR="00626500" w:rsidRPr="009613F4" w:rsidRDefault="006265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3F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Право преимущественного приема</w:t>
      </w:r>
    </w:p>
    <w:p w:rsidR="00626500" w:rsidRPr="009613F4" w:rsidRDefault="006265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 xml:space="preserve">Ребенок, в том числе усыновленный (удочеренный) или находящийся под опекой или попечительством в семье, включая приемную семью либо патронатную семью, имеет право преимущественного приема на обучение по основным общеобразовательным программам в муниципальную образовательную организацию,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Федерального закона от 29.12.2012 № 273-ФЗ «Об образовании в Российской Федерации». 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</w:rPr>
      </w:pPr>
    </w:p>
    <w:p w:rsidR="00626500" w:rsidRPr="009613F4" w:rsidRDefault="00626500">
      <w:pPr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9613F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Право внеочередного приема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1.Дети прокуроров.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2. Дети сотрудников Следственного комитета.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3. Дети судей.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4. Дети, чьи родители (родитель) являются лицами из числа детей-сирот и детей, оставшихся без попечения родителей.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5. Дети граждан, подвергшихся воздействию радиации вследствие катастрофы на Чернобыльской АЭС (в том числе инвалидов вследствие Чернобыльской катастрофы; граждан получивших или перенесших лучевую болезнь,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АЭС).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6. Дети погибших (пропавших без вести), умерших, ставших инвалидами сотрудников и военнослужащих специальных сил по обнаружению и пресечению деятельности террористических организаций и групп, их лидеров и лиц, участвующих в организации и осуществлении террористических акций на территории Северо-Кавказского региона Российской Федерации, а также сотрудников и военнослужащих Объединенной группировки войск (сил) по проведению контртеррористических операций на территории Северо-Кавказского региона Российской Федерации.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7. Дети погибших (пропавших без вести), умерших, ставших инвалидами в связи с выполнением служебных обязанностей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8. Дети погибших (пропавших без вести), умерших, ставших инвалидами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9. Дети военнослужащих и дети граждан, пребывавших в добровольческих формированиях, погибших (умерших)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усыновленные (удочеренные) или находящиеся под опекой или попечительством в семье, включая приемную семью либо патронатную семью.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10. Дети сотрудника, проходившего службу в войсках национальной гвардии, погибшего (умершего)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 либо патронатную семью.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500" w:rsidRPr="009613F4" w:rsidRDefault="0062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9613F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Право первоочередного приема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11. Дети – инвалиды и дети, один из родителей которых является инвалидом.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12. Дети из многодетных семей.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13. Дети военнослужащих по месту жительства их семей, дети граждан, уволенных с военной службы.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14. Дети сотрудников полиции (сотрудников органов внутренних дел, не являющихся сотрудниками полиции, привлеченных к выполнению обязанностей, возложенных на полицию (далее – сотрудники ОВД, ОВД)), по месту жительства. А также: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дети сотрудников полиции (сотрудников ОВД), погибших (умерших) вследствие увечья или иного повреждения здоровья, полученных в связи с выполнением служебных обязанностей;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дети сотрудников полиции (сотрудников ОВД), умерших вследствие заболеваний, полученных в период прохождения службы в полиции;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дети граждан Российской Федерации, уволенных со службы в полиции (ОВД)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дети граждан Российской Федерации, умерших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 следствие заболеваний, полученных в период прохождения службы в полиции, исключивших возможность дальнейшего прохождения службы в полиции;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дети, находящиеся (находившиеся) на иждивении сотрудников полиции (сотрудников ОВД), граждан Российской Федерации, указанных в настоящем пункте.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15. Дети добровольных пожарных и работников добровольной пожарной охраны оперативных подразделений добровольной пожарной охраны по охране городских и сельских поселений, находящиеся в реестре добровольных пожарных или исполняющие обязанности работников добровольной пожарной охраны 5 лет и более.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16. Дети сотрудников, имеющих специальные звания и проходящих службу в учреждениях и органах уголовно-исполнительной системы, органов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Федерации, по месту жительства. А также: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дети сотрудника,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дети сотрудника, умершего вследствие заболевания, полученного в период прохождения службы в учреждениях и органах;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дети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дети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дети, находящиеся (находившиеся) на иждивении сотрудника, гражданина Российской Федерации, указанных в настоящем пункте.</w:t>
      </w:r>
    </w:p>
    <w:p w:rsidR="00626500" w:rsidRPr="009613F4" w:rsidRDefault="006265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17. Дети военнослужащих и дети граждан, пребывающих в добровольческих формированиях, в том числе усыновленные (удочеренные) или находящиеся под опекой или попечительством в семье, включая приемную семью либо патронатную семью.</w:t>
      </w:r>
      <w:r w:rsidRPr="009613F4">
        <w:rPr>
          <w:rFonts w:ascii="Times New Roman" w:hAnsi="Times New Roman" w:cs="Times New Roman"/>
        </w:rPr>
        <w:br w:type="page"/>
      </w:r>
    </w:p>
    <w:p w:rsidR="00626500" w:rsidRPr="009613F4" w:rsidRDefault="006265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9613F4">
        <w:rPr>
          <w:rFonts w:cs="Times New Roman"/>
          <w:sz w:val="28"/>
          <w:szCs w:val="28"/>
          <w:lang w:eastAsia="ru-RU"/>
        </w:rPr>
        <w:t>Приложение № 4</w:t>
      </w:r>
    </w:p>
    <w:p w:rsidR="00626500" w:rsidRPr="009613F4" w:rsidRDefault="00626500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626500" w:rsidRPr="009613F4" w:rsidRDefault="00626500">
      <w:pPr>
        <w:ind w:left="440" w:right="340" w:firstLine="770"/>
        <w:jc w:val="right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iCs/>
          <w:sz w:val="28"/>
          <w:szCs w:val="28"/>
        </w:rPr>
        <w:t>Форма</w:t>
      </w:r>
    </w:p>
    <w:tbl>
      <w:tblPr>
        <w:tblW w:w="5000" w:type="pct"/>
        <w:tblInd w:w="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732"/>
        <w:gridCol w:w="4733"/>
      </w:tblGrid>
      <w:tr w:rsidR="00626500" w:rsidRPr="009613F4">
        <w:tc>
          <w:tcPr>
            <w:tcW w:w="4677" w:type="dxa"/>
          </w:tcPr>
          <w:p w:rsidR="00626500" w:rsidRPr="009613F4" w:rsidRDefault="00626500">
            <w:pPr>
              <w:pStyle w:val="Standard"/>
              <w:ind w:right="-1" w:firstLine="42"/>
              <w:jc w:val="center"/>
              <w:rPr>
                <w:rFonts w:cs="Times New Roman"/>
              </w:rPr>
            </w:pPr>
            <w:r w:rsidRPr="009613F4">
              <w:rPr>
                <w:rFonts w:cs="Times New Roman"/>
                <w:sz w:val="28"/>
                <w:szCs w:val="28"/>
              </w:rPr>
              <w:t>(Бланк Администрации)</w:t>
            </w:r>
          </w:p>
          <w:p w:rsidR="00626500" w:rsidRPr="009613F4" w:rsidRDefault="00626500">
            <w:pPr>
              <w:pStyle w:val="Standard"/>
              <w:ind w:right="-1"/>
              <w:rPr>
                <w:rFonts w:cs="Times New Roman"/>
              </w:rPr>
            </w:pPr>
          </w:p>
          <w:p w:rsidR="00626500" w:rsidRPr="009613F4" w:rsidRDefault="00626500">
            <w:pPr>
              <w:pStyle w:val="Standard"/>
              <w:ind w:right="-1" w:firstLine="42"/>
              <w:jc w:val="center"/>
              <w:rPr>
                <w:rFonts w:cs="Times New Roman"/>
              </w:rPr>
            </w:pPr>
            <w:r w:rsidRPr="009613F4">
              <w:rPr>
                <w:rFonts w:cs="Times New Roman"/>
              </w:rPr>
              <w:t>____________ №_____________</w:t>
            </w:r>
          </w:p>
        </w:tc>
        <w:tc>
          <w:tcPr>
            <w:tcW w:w="4677" w:type="dxa"/>
          </w:tcPr>
          <w:p w:rsidR="00626500" w:rsidRPr="009613F4" w:rsidRDefault="00626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26500" w:rsidRPr="009613F4" w:rsidRDefault="00626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626500" w:rsidRPr="009613F4" w:rsidRDefault="00626500" w:rsidP="0010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 xml:space="preserve">__________________________________________________________________________ сведения о заявителе - Ф.И.О. (последнее - при наличии), адрес места регистрации, места жительства </w:t>
            </w:r>
          </w:p>
        </w:tc>
      </w:tr>
    </w:tbl>
    <w:p w:rsidR="00626500" w:rsidRPr="009613F4" w:rsidRDefault="00626500">
      <w:pPr>
        <w:pStyle w:val="Standard"/>
        <w:ind w:right="-1"/>
        <w:rPr>
          <w:rFonts w:cs="Times New Roman"/>
        </w:rPr>
      </w:pPr>
    </w:p>
    <w:p w:rsidR="00626500" w:rsidRPr="009613F4" w:rsidRDefault="0062650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613F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626500" w:rsidRPr="009613F4" w:rsidRDefault="0062650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613F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отказе в приеме документов </w:t>
      </w:r>
    </w:p>
    <w:p w:rsidR="00626500" w:rsidRPr="009613F4" w:rsidRDefault="0062650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6500" w:rsidRPr="009613F4" w:rsidRDefault="00626500">
      <w:pPr>
        <w:ind w:firstLine="708"/>
        <w:jc w:val="both"/>
        <w:rPr>
          <w:rFonts w:ascii="Times New Roman" w:hAnsi="Times New Roman" w:cs="Times New Roman"/>
          <w:sz w:val="24"/>
        </w:rPr>
      </w:pPr>
      <w:r w:rsidRPr="009613F4">
        <w:rPr>
          <w:rFonts w:ascii="Times New Roman" w:hAnsi="Times New Roman" w:cs="Times New Roman"/>
          <w:sz w:val="28"/>
          <w:szCs w:val="28"/>
        </w:rPr>
        <w:t xml:space="preserve">Вам отказано в приеме документов, представленных Вами для предоставления муниципальной услуги </w:t>
      </w:r>
      <w:r w:rsidRPr="009613F4">
        <w:rPr>
          <w:rFonts w:ascii="Times New Roman" w:hAnsi="Times New Roman" w:cs="Times New Roman"/>
          <w:sz w:val="28"/>
          <w:szCs w:val="28"/>
        </w:rPr>
        <w:tab/>
      </w:r>
      <w:r w:rsidRPr="009613F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613F4">
        <w:rPr>
          <w:rFonts w:ascii="Times New Roman" w:hAnsi="Times New Roman" w:cs="Times New Roman"/>
          <w:sz w:val="28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9613F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613F4">
        <w:rPr>
          <w:rFonts w:ascii="Times New Roman" w:hAnsi="Times New Roman" w:cs="Times New Roman"/>
          <w:sz w:val="28"/>
          <w:szCs w:val="28"/>
        </w:rPr>
        <w:t>, в ____________________________________________</w:t>
      </w:r>
      <w:r w:rsidRPr="009613F4">
        <w:rPr>
          <w:rFonts w:ascii="Times New Roman" w:hAnsi="Times New Roman" w:cs="Times New Roman"/>
          <w:sz w:val="24"/>
        </w:rPr>
        <w:t>__________________________</w:t>
      </w:r>
    </w:p>
    <w:p w:rsidR="00626500" w:rsidRPr="009613F4" w:rsidRDefault="00626500">
      <w:pPr>
        <w:rPr>
          <w:rFonts w:ascii="Times New Roman" w:hAnsi="Times New Roman" w:cs="Times New Roman"/>
          <w:sz w:val="24"/>
        </w:rPr>
      </w:pPr>
      <w:r w:rsidRPr="009613F4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626500" w:rsidRPr="009613F4" w:rsidRDefault="0062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4"/>
        </w:rPr>
        <w:t>(указать орган, в который поданы документы)</w:t>
      </w:r>
    </w:p>
    <w:p w:rsidR="00626500" w:rsidRPr="009613F4" w:rsidRDefault="00626500">
      <w:pPr>
        <w:rPr>
          <w:rFonts w:ascii="Times New Roman" w:hAnsi="Times New Roman" w:cs="Times New Roman"/>
          <w:sz w:val="24"/>
        </w:rPr>
      </w:pPr>
      <w:r w:rsidRPr="009613F4">
        <w:rPr>
          <w:rFonts w:ascii="Times New Roman" w:hAnsi="Times New Roman" w:cs="Times New Roman"/>
          <w:sz w:val="28"/>
          <w:szCs w:val="28"/>
        </w:rPr>
        <w:t>по следующим основаниям</w:t>
      </w:r>
      <w:r w:rsidRPr="009613F4"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6500" w:rsidRPr="009613F4" w:rsidRDefault="00626500">
      <w:pPr>
        <w:jc w:val="center"/>
        <w:rPr>
          <w:rFonts w:ascii="Times New Roman" w:hAnsi="Times New Roman" w:cs="Times New Roman"/>
          <w:sz w:val="24"/>
        </w:rPr>
      </w:pPr>
      <w:r w:rsidRPr="009613F4">
        <w:rPr>
          <w:rFonts w:ascii="Times New Roman" w:hAnsi="Times New Roman" w:cs="Times New Roman"/>
          <w:sz w:val="24"/>
        </w:rPr>
        <w:t>(указываются причины отказа в приеме документов со ссылкой на положения административного регламента)</w:t>
      </w:r>
    </w:p>
    <w:p w:rsidR="00626500" w:rsidRPr="009613F4" w:rsidRDefault="00626500">
      <w:pPr>
        <w:jc w:val="center"/>
        <w:rPr>
          <w:rFonts w:ascii="Times New Roman" w:hAnsi="Times New Roman" w:cs="Times New Roman"/>
          <w:sz w:val="24"/>
        </w:rPr>
      </w:pPr>
    </w:p>
    <w:p w:rsidR="00626500" w:rsidRPr="009613F4" w:rsidRDefault="00626500">
      <w:pPr>
        <w:pStyle w:val="1f1"/>
        <w:shd w:val="clear" w:color="auto" w:fill="FFFFFF"/>
        <w:spacing w:line="100" w:lineRule="atLeast"/>
        <w:ind w:firstLine="708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Дополнительная информация___________________________________.</w:t>
      </w:r>
    </w:p>
    <w:p w:rsidR="00626500" w:rsidRPr="009613F4" w:rsidRDefault="00626500">
      <w:pPr>
        <w:pStyle w:val="1f1"/>
        <w:shd w:val="clear" w:color="auto" w:fill="FFFFFF"/>
        <w:spacing w:line="100" w:lineRule="atLeast"/>
        <w:ind w:firstLine="708"/>
        <w:jc w:val="both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Вы вправе повторно обратиться в уполномоченный орган с запросом о предоставлении муниципальной услуги после устранения указанных нарушений.</w:t>
      </w:r>
    </w:p>
    <w:p w:rsidR="00626500" w:rsidRPr="009613F4" w:rsidRDefault="00626500">
      <w:pPr>
        <w:pStyle w:val="1f1"/>
        <w:shd w:val="clear" w:color="auto" w:fill="FFFFFF"/>
        <w:spacing w:line="100" w:lineRule="atLeast"/>
        <w:ind w:firstLine="708"/>
        <w:jc w:val="both"/>
        <w:rPr>
          <w:rFonts w:cs="Times New Roman"/>
        </w:rPr>
      </w:pPr>
      <w:r w:rsidRPr="009613F4">
        <w:rPr>
          <w:rFonts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626500" w:rsidRPr="009613F4" w:rsidRDefault="00626500">
      <w:pPr>
        <w:pStyle w:val="1f1"/>
        <w:shd w:val="clear" w:color="auto" w:fill="FFFFFF"/>
        <w:spacing w:line="100" w:lineRule="atLeast"/>
        <w:ind w:firstLine="708"/>
        <w:jc w:val="both"/>
        <w:rPr>
          <w:rFonts w:cs="Times New Roman"/>
        </w:rPr>
      </w:pPr>
    </w:p>
    <w:p w:rsidR="00626500" w:rsidRPr="009613F4" w:rsidRDefault="00626500">
      <w:pPr>
        <w:pStyle w:val="1f1"/>
        <w:shd w:val="clear" w:color="auto" w:fill="FFFFFF"/>
        <w:rPr>
          <w:rFonts w:eastAsia="Times New Roman" w:cs="Times New Roman"/>
          <w:i/>
        </w:rPr>
      </w:pPr>
      <w:r w:rsidRPr="009613F4">
        <w:rPr>
          <w:rFonts w:cs="Times New Roman"/>
        </w:rPr>
        <w:t>________________________________________                           ________________________</w:t>
      </w:r>
    </w:p>
    <w:p w:rsidR="00626500" w:rsidRPr="009613F4" w:rsidRDefault="00626500">
      <w:pPr>
        <w:pStyle w:val="1f1"/>
        <w:ind w:right="340"/>
        <w:jc w:val="both"/>
        <w:rPr>
          <w:rFonts w:cs="Times New Roman"/>
          <w:sz w:val="28"/>
          <w:szCs w:val="28"/>
          <w:lang w:eastAsia="ru-RU"/>
        </w:rPr>
      </w:pPr>
      <w:r w:rsidRPr="009613F4">
        <w:rPr>
          <w:rFonts w:eastAsia="Times New Roman" w:cs="Times New Roman"/>
          <w:i/>
        </w:rPr>
        <w:t xml:space="preserve"> </w:t>
      </w:r>
      <w:r w:rsidRPr="009613F4">
        <w:rPr>
          <w:rFonts w:cs="Times New Roman"/>
        </w:rPr>
        <w:t>(Ф.И.О. ответственного исполнителя)                                                                     (подпись)</w:t>
      </w: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9613F4">
        <w:rPr>
          <w:rFonts w:cs="Times New Roman"/>
          <w:sz w:val="28"/>
          <w:szCs w:val="28"/>
          <w:lang w:eastAsia="ru-RU"/>
        </w:rPr>
        <w:t>Приложение № 5</w:t>
      </w:r>
    </w:p>
    <w:p w:rsidR="00626500" w:rsidRPr="009613F4" w:rsidRDefault="00626500" w:rsidP="00206292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626500" w:rsidRPr="009613F4" w:rsidRDefault="00626500" w:rsidP="00206292">
      <w:pPr>
        <w:pStyle w:val="Standard"/>
        <w:shd w:val="clear" w:color="auto" w:fill="FFFFFF"/>
        <w:ind w:left="3402"/>
        <w:jc w:val="right"/>
        <w:textAlignment w:val="auto"/>
        <w:rPr>
          <w:rFonts w:cs="Times New Roman"/>
          <w:bCs/>
          <w:sz w:val="28"/>
          <w:szCs w:val="28"/>
        </w:rPr>
      </w:pPr>
    </w:p>
    <w:p w:rsidR="00626500" w:rsidRPr="009613F4" w:rsidRDefault="00626500" w:rsidP="00206292">
      <w:pPr>
        <w:pStyle w:val="Standard"/>
        <w:ind w:firstLine="680"/>
        <w:jc w:val="right"/>
        <w:rPr>
          <w:rFonts w:cs="Times New Roman"/>
          <w:b/>
          <w:strike/>
          <w:lang w:eastAsia="ru-RU"/>
        </w:rPr>
      </w:pPr>
      <w:r w:rsidRPr="009613F4">
        <w:rPr>
          <w:rFonts w:cs="Times New Roman"/>
          <w:sz w:val="28"/>
          <w:szCs w:val="28"/>
        </w:rPr>
        <w:t>Форма</w:t>
      </w:r>
    </w:p>
    <w:tbl>
      <w:tblPr>
        <w:tblW w:w="0" w:type="auto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418"/>
        <w:gridCol w:w="6338"/>
      </w:tblGrid>
      <w:tr w:rsidR="00626500" w:rsidRPr="009613F4" w:rsidTr="00420F8A">
        <w:tc>
          <w:tcPr>
            <w:tcW w:w="3418" w:type="dxa"/>
          </w:tcPr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strike/>
                <w:sz w:val="24"/>
                <w:lang w:eastAsia="ru-RU"/>
              </w:rPr>
            </w:pPr>
          </w:p>
        </w:tc>
        <w:tc>
          <w:tcPr>
            <w:tcW w:w="6338" w:type="dxa"/>
          </w:tcPr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cs="Times New Roman"/>
                <w:b/>
                <w:strike/>
                <w:sz w:val="24"/>
                <w:lang w:eastAsia="ru-RU"/>
              </w:rPr>
            </w:pP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r w:rsidRPr="009613F4">
              <w:rPr>
                <w:rFonts w:ascii="Times New Roman" w:hAnsi="Times New Roman" w:cs="Times New Roman"/>
                <w:i/>
                <w:sz w:val="24"/>
                <w:lang w:eastAsia="ru-RU"/>
              </w:rPr>
              <w:t>(наименование муниципального образования)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i/>
                <w:sz w:val="24"/>
                <w:lang w:eastAsia="ru-RU"/>
              </w:rPr>
              <w:t>__</w:t>
            </w: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сведения о заявителе (фамилия, имя, отчество (последнее – при наличии)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(реквизиты документа, удостоверяющего личность заявителя)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(адрес места регистрации, места жительства)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(номер телефона, адрес электронной почты)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_________________________________________________________________________________________________________________________________________________________</w:t>
            </w:r>
          </w:p>
          <w:p w:rsidR="00626500" w:rsidRPr="009613F4" w:rsidRDefault="00626500" w:rsidP="00206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</w:tr>
    </w:tbl>
    <w:p w:rsidR="00626500" w:rsidRPr="009613F4" w:rsidRDefault="00626500" w:rsidP="00206292">
      <w:pPr>
        <w:pStyle w:val="Standard"/>
        <w:jc w:val="center"/>
        <w:rPr>
          <w:rFonts w:cs="Times New Roman"/>
          <w:b/>
          <w:bCs/>
        </w:rPr>
      </w:pPr>
    </w:p>
    <w:p w:rsidR="00626500" w:rsidRPr="009613F4" w:rsidRDefault="00626500" w:rsidP="00206292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>Заявление</w:t>
      </w:r>
    </w:p>
    <w:p w:rsidR="00626500" w:rsidRPr="009613F4" w:rsidRDefault="00626500" w:rsidP="00206292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>об исправлении допущенных опечаток и (или) ошибок в выданных в</w:t>
      </w:r>
    </w:p>
    <w:p w:rsidR="00626500" w:rsidRPr="009613F4" w:rsidRDefault="00626500" w:rsidP="00206292">
      <w:pPr>
        <w:pStyle w:val="Standard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>результате предоставления муниципальной услуги документах</w:t>
      </w:r>
    </w:p>
    <w:p w:rsidR="00626500" w:rsidRPr="009613F4" w:rsidRDefault="00626500" w:rsidP="00206292">
      <w:pPr>
        <w:pStyle w:val="Standard"/>
        <w:rPr>
          <w:rFonts w:cs="Times New Roman"/>
          <w:sz w:val="28"/>
          <w:szCs w:val="28"/>
        </w:rPr>
      </w:pPr>
    </w:p>
    <w:p w:rsidR="00626500" w:rsidRPr="009613F4" w:rsidRDefault="00626500" w:rsidP="00206292">
      <w:pPr>
        <w:pStyle w:val="Standard"/>
        <w:ind w:firstLine="709"/>
        <w:rPr>
          <w:rFonts w:cs="Times New Roman"/>
        </w:rPr>
      </w:pPr>
      <w:r w:rsidRPr="009613F4">
        <w:rPr>
          <w:rFonts w:cs="Times New Roman"/>
          <w:sz w:val="28"/>
          <w:szCs w:val="28"/>
        </w:rPr>
        <w:t>Прошу исправить опечатку и (или) ошибку в___________________________________________________________________</w:t>
      </w:r>
      <w:r w:rsidRPr="009613F4">
        <w:rPr>
          <w:rFonts w:cs="Times New Roman"/>
        </w:rPr>
        <w:t>___________________________________________________________________________</w:t>
      </w:r>
    </w:p>
    <w:p w:rsidR="00626500" w:rsidRPr="009613F4" w:rsidRDefault="00626500" w:rsidP="00206292">
      <w:pPr>
        <w:pStyle w:val="Standard"/>
        <w:jc w:val="center"/>
        <w:rPr>
          <w:rFonts w:cs="Times New Roman"/>
          <w:sz w:val="20"/>
          <w:szCs w:val="20"/>
        </w:rPr>
      </w:pPr>
      <w:r w:rsidRPr="009613F4">
        <w:rPr>
          <w:rFonts w:cs="Times New Roman"/>
        </w:rPr>
        <w:t>указываются реквизиты и название документа, выданного уполномоченным органом в результате предоставления муниципальной услуги, содержащего опечатку и (или) ошибку</w:t>
      </w:r>
    </w:p>
    <w:p w:rsidR="00626500" w:rsidRPr="009613F4" w:rsidRDefault="00626500" w:rsidP="00206292">
      <w:pPr>
        <w:pStyle w:val="Standard"/>
        <w:rPr>
          <w:rFonts w:cs="Times New Roman"/>
          <w:sz w:val="20"/>
          <w:szCs w:val="20"/>
        </w:rPr>
      </w:pPr>
    </w:p>
    <w:p w:rsidR="00626500" w:rsidRPr="009613F4" w:rsidRDefault="00626500" w:rsidP="00206292">
      <w:pPr>
        <w:pStyle w:val="Standard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Сведения, подлежащие исправлению:</w:t>
      </w:r>
    </w:p>
    <w:p w:rsidR="00626500" w:rsidRPr="009613F4" w:rsidRDefault="00626500" w:rsidP="00206292">
      <w:pPr>
        <w:pStyle w:val="Standard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Текущая редакция: __________________________________________________</w:t>
      </w:r>
    </w:p>
    <w:p w:rsidR="00626500" w:rsidRPr="009613F4" w:rsidRDefault="00626500" w:rsidP="00206292">
      <w:pPr>
        <w:pStyle w:val="Standard"/>
        <w:rPr>
          <w:rFonts w:cs="Times New Roman"/>
          <w:szCs w:val="28"/>
        </w:rPr>
      </w:pPr>
      <w:r w:rsidRPr="009613F4">
        <w:rPr>
          <w:rFonts w:cs="Times New Roman"/>
          <w:sz w:val="28"/>
          <w:szCs w:val="28"/>
        </w:rPr>
        <w:t>__________________________________________________________________</w:t>
      </w:r>
    </w:p>
    <w:p w:rsidR="00626500" w:rsidRPr="009613F4" w:rsidRDefault="00626500" w:rsidP="00206292">
      <w:pPr>
        <w:pStyle w:val="Standard"/>
        <w:jc w:val="center"/>
        <w:rPr>
          <w:rFonts w:cs="Times New Roman"/>
          <w:sz w:val="28"/>
          <w:szCs w:val="28"/>
        </w:rPr>
      </w:pPr>
      <w:r w:rsidRPr="009613F4">
        <w:rPr>
          <w:rFonts w:cs="Times New Roman"/>
          <w:szCs w:val="28"/>
        </w:rPr>
        <w:t>(перечислить сведения и их параметры, подлежащие исправлению)</w:t>
      </w:r>
    </w:p>
    <w:p w:rsidR="00626500" w:rsidRPr="009613F4" w:rsidRDefault="00626500" w:rsidP="00206292">
      <w:pPr>
        <w:pStyle w:val="Standard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Новая редакция: ___________________________________________________</w:t>
      </w:r>
    </w:p>
    <w:p w:rsidR="00626500" w:rsidRPr="009613F4" w:rsidRDefault="00626500" w:rsidP="00206292">
      <w:pPr>
        <w:pStyle w:val="Standard"/>
        <w:rPr>
          <w:rFonts w:cs="Times New Roman"/>
          <w:szCs w:val="28"/>
        </w:rPr>
      </w:pPr>
      <w:r w:rsidRPr="009613F4">
        <w:rPr>
          <w:rFonts w:cs="Times New Roman"/>
          <w:sz w:val="28"/>
          <w:szCs w:val="28"/>
        </w:rPr>
        <w:t>__________________________________________________________________</w:t>
      </w:r>
    </w:p>
    <w:p w:rsidR="00626500" w:rsidRPr="009613F4" w:rsidRDefault="00626500" w:rsidP="00206292">
      <w:pPr>
        <w:pStyle w:val="Standard"/>
        <w:jc w:val="center"/>
        <w:rPr>
          <w:rFonts w:cs="Times New Roman"/>
          <w:sz w:val="20"/>
          <w:szCs w:val="20"/>
        </w:rPr>
      </w:pPr>
      <w:r w:rsidRPr="009613F4">
        <w:rPr>
          <w:rFonts w:cs="Times New Roman"/>
          <w:szCs w:val="28"/>
        </w:rPr>
        <w:t>(указать новую редакцию сведений и их параметров)</w:t>
      </w:r>
    </w:p>
    <w:p w:rsidR="00626500" w:rsidRPr="009613F4" w:rsidRDefault="00626500" w:rsidP="00206292">
      <w:pPr>
        <w:pStyle w:val="Standard"/>
        <w:rPr>
          <w:rFonts w:cs="Times New Roman"/>
          <w:sz w:val="20"/>
          <w:szCs w:val="20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</w:rPr>
        <w:t>Приложение:</w:t>
      </w:r>
      <w:r w:rsidRPr="009613F4">
        <w:rPr>
          <w:rFonts w:cs="Times New Roman"/>
        </w:rPr>
        <w:t xml:space="preserve"> (прилагаются документы, подтверждающие наличие опечатки и (или) ошибки – при необходимости)</w:t>
      </w: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  <w:lang w:eastAsia="ru-RU"/>
        </w:rPr>
        <w:t>1.____________________________________</w:t>
      </w: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  <w:lang w:eastAsia="ru-RU"/>
        </w:rPr>
        <w:t>2.____________________________________</w:t>
      </w: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  <w:lang w:eastAsia="ru-RU"/>
        </w:rPr>
        <w:t>3.____________________________________</w:t>
      </w: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lang w:eastAsia="ru-RU"/>
        </w:rPr>
      </w:pPr>
      <w:r w:rsidRPr="009613F4">
        <w:rPr>
          <w:rFonts w:cs="Times New Roman"/>
          <w:sz w:val="28"/>
          <w:szCs w:val="28"/>
          <w:lang w:eastAsia="ru-RU"/>
        </w:rPr>
        <w:t>...</w:t>
      </w:r>
      <w:r w:rsidRPr="009613F4">
        <w:rPr>
          <w:rFonts w:cs="Times New Roman"/>
        </w:rPr>
        <w:t xml:space="preserve">                       </w:t>
      </w:r>
    </w:p>
    <w:p w:rsidR="00626500" w:rsidRPr="009613F4" w:rsidRDefault="00626500" w:rsidP="00206292">
      <w:pPr>
        <w:pStyle w:val="Standard"/>
        <w:rPr>
          <w:rFonts w:cs="Times New Roman"/>
          <w:lang w:eastAsia="ru-RU"/>
        </w:rPr>
      </w:pPr>
    </w:p>
    <w:p w:rsidR="00626500" w:rsidRPr="009613F4" w:rsidRDefault="00626500" w:rsidP="00206292">
      <w:pPr>
        <w:pStyle w:val="Standard"/>
        <w:rPr>
          <w:rFonts w:cs="Times New Roman"/>
          <w:lang w:eastAsia="ru-RU"/>
        </w:rPr>
      </w:pPr>
    </w:p>
    <w:p w:rsidR="00626500" w:rsidRPr="009613F4" w:rsidRDefault="00626500" w:rsidP="00206292">
      <w:pPr>
        <w:pStyle w:val="Standard"/>
        <w:rPr>
          <w:rFonts w:cs="Times New Roman"/>
          <w:iCs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  <w:lang w:eastAsia="ru-RU"/>
        </w:rPr>
        <w:t>Результат рассмотрения запроса прошу:</w:t>
      </w:r>
    </w:p>
    <w:p w:rsidR="00626500" w:rsidRPr="009613F4" w:rsidRDefault="00626500" w:rsidP="00206292">
      <w:pPr>
        <w:pStyle w:val="Standard"/>
        <w:widowControl/>
        <w:rPr>
          <w:rFonts w:cs="Times New Roman"/>
          <w:lang w:eastAsia="ru-RU"/>
        </w:rPr>
      </w:pPr>
      <w:r w:rsidRPr="009613F4">
        <w:rPr>
          <w:rFonts w:cs="Times New Roman"/>
          <w:iCs/>
          <w:sz w:val="28"/>
          <w:szCs w:val="28"/>
          <w:lang w:eastAsia="ru-RU"/>
        </w:rPr>
        <w:t>(выбрать один из способов получения результата)</w:t>
      </w:r>
    </w:p>
    <w:tbl>
      <w:tblPr>
        <w:tblW w:w="0" w:type="auto"/>
        <w:tblInd w:w="-48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000"/>
      </w:tblPr>
      <w:tblGrid>
        <w:gridCol w:w="840"/>
        <w:gridCol w:w="8647"/>
      </w:tblGrid>
      <w:tr w:rsidR="00626500" w:rsidRPr="009613F4" w:rsidTr="00420F8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500" w:rsidRPr="009613F4" w:rsidRDefault="00626500" w:rsidP="00420F8A">
            <w:pPr>
              <w:pStyle w:val="Standard"/>
              <w:snapToGrid w:val="0"/>
              <w:rPr>
                <w:rFonts w:cs="Times New Roman"/>
                <w:lang w:eastAsia="ru-RU"/>
              </w:rPr>
            </w:pP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500" w:rsidRPr="009613F4" w:rsidRDefault="00626500" w:rsidP="00420F8A">
            <w:pPr>
              <w:pStyle w:val="Standard"/>
              <w:rPr>
                <w:rFonts w:cs="Times New Roman"/>
              </w:rPr>
            </w:pPr>
            <w:r w:rsidRPr="009613F4">
              <w:rPr>
                <w:rFonts w:cs="Times New Roman"/>
                <w:sz w:val="28"/>
                <w:szCs w:val="28"/>
                <w:lang w:eastAsia="ru-RU"/>
              </w:rPr>
              <w:t>Выдать в Администрации</w:t>
            </w:r>
          </w:p>
        </w:tc>
      </w:tr>
      <w:tr w:rsidR="00626500" w:rsidRPr="009613F4" w:rsidTr="00420F8A">
        <w:tc>
          <w:tcPr>
            <w:tcW w:w="840" w:type="dxa"/>
            <w:tcBorders>
              <w:left w:val="single" w:sz="6" w:space="0" w:color="000000"/>
              <w:bottom w:val="single" w:sz="6" w:space="0" w:color="000000"/>
            </w:tcBorders>
          </w:tcPr>
          <w:p w:rsidR="00626500" w:rsidRPr="009613F4" w:rsidRDefault="00626500" w:rsidP="00420F8A">
            <w:pPr>
              <w:pStyle w:val="Standard"/>
              <w:snapToGrid w:val="0"/>
              <w:rPr>
                <w:rFonts w:cs="Times New Roman"/>
                <w:lang w:eastAsia="ru-RU"/>
              </w:rPr>
            </w:pPr>
          </w:p>
        </w:tc>
        <w:tc>
          <w:tcPr>
            <w:tcW w:w="86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500" w:rsidRPr="009613F4" w:rsidRDefault="00626500" w:rsidP="00420F8A">
            <w:pPr>
              <w:pStyle w:val="Standard"/>
              <w:rPr>
                <w:rFonts w:cs="Times New Roman"/>
              </w:rPr>
            </w:pPr>
            <w:r w:rsidRPr="009613F4">
              <w:rPr>
                <w:rFonts w:cs="Times New Roman"/>
                <w:sz w:val="28"/>
                <w:szCs w:val="28"/>
                <w:lang w:eastAsia="ru-RU"/>
              </w:rPr>
              <w:t>Направить почтовым отправлением по адресу __________________</w:t>
            </w:r>
          </w:p>
        </w:tc>
      </w:tr>
    </w:tbl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/>
        <w:rPr>
          <w:rFonts w:cs="Times New Roman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6"/>
          <w:szCs w:val="26"/>
        </w:rPr>
      </w:pPr>
      <w:r w:rsidRPr="009613F4">
        <w:rPr>
          <w:rFonts w:cs="Times New Roman"/>
          <w:sz w:val="28"/>
          <w:szCs w:val="28"/>
          <w:lang w:eastAsia="ru-RU"/>
        </w:rPr>
        <w:t>Дата подачи: «___» ______________ 20__ г.            Подпись:</w:t>
      </w:r>
      <w:bookmarkStart w:id="10" w:name="_GoBack_Copy_1_Копия_1"/>
      <w:bookmarkEnd w:id="10"/>
      <w:r w:rsidRPr="009613F4">
        <w:rPr>
          <w:rFonts w:cs="Times New Roman"/>
          <w:sz w:val="28"/>
          <w:szCs w:val="28"/>
          <w:lang w:eastAsia="ru-RU"/>
        </w:rPr>
        <w:t xml:space="preserve"> _______________</w:t>
      </w:r>
    </w:p>
    <w:p w:rsidR="00626500" w:rsidRPr="009613F4" w:rsidRDefault="00626500" w:rsidP="00206292">
      <w:pPr>
        <w:pStyle w:val="Standard"/>
        <w:spacing w:after="200"/>
        <w:rPr>
          <w:rFonts w:cs="Times New Roman"/>
          <w:sz w:val="26"/>
          <w:szCs w:val="26"/>
        </w:rPr>
      </w:pPr>
    </w:p>
    <w:p w:rsidR="00626500" w:rsidRPr="009613F4" w:rsidRDefault="00626500" w:rsidP="00206292">
      <w:pPr>
        <w:pStyle w:val="Standard"/>
        <w:spacing w:after="200"/>
        <w:rPr>
          <w:rFonts w:cs="Times New Roman"/>
          <w:sz w:val="26"/>
          <w:szCs w:val="26"/>
        </w:rPr>
      </w:pPr>
    </w:p>
    <w:p w:rsidR="00626500" w:rsidRPr="009613F4" w:rsidRDefault="0062650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626500" w:rsidRPr="009613F4" w:rsidRDefault="0062650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626500" w:rsidRPr="009613F4" w:rsidRDefault="0062650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626500" w:rsidRPr="009613F4" w:rsidRDefault="0062650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626500" w:rsidRPr="009613F4" w:rsidRDefault="0062650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626500" w:rsidRPr="009613F4" w:rsidRDefault="0062650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9613F4">
        <w:rPr>
          <w:rFonts w:cs="Times New Roman"/>
          <w:sz w:val="28"/>
          <w:szCs w:val="28"/>
          <w:lang w:eastAsia="ru-RU"/>
        </w:rPr>
        <w:t>Приложение № 6</w:t>
      </w:r>
    </w:p>
    <w:p w:rsidR="00626500" w:rsidRPr="009613F4" w:rsidRDefault="00626500" w:rsidP="00206292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9613F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626500" w:rsidRPr="009613F4" w:rsidRDefault="00626500" w:rsidP="00206292">
      <w:pPr>
        <w:pStyle w:val="Standard"/>
        <w:ind w:firstLine="680"/>
        <w:jc w:val="right"/>
        <w:rPr>
          <w:rFonts w:cs="Times New Roman"/>
          <w:sz w:val="28"/>
          <w:szCs w:val="28"/>
        </w:rPr>
      </w:pPr>
    </w:p>
    <w:p w:rsidR="00626500" w:rsidRPr="009613F4" w:rsidRDefault="00626500" w:rsidP="00206292">
      <w:pPr>
        <w:pStyle w:val="Standard"/>
        <w:ind w:firstLine="680"/>
        <w:jc w:val="right"/>
        <w:rPr>
          <w:rFonts w:cs="Times New Roman"/>
          <w:b/>
          <w:strike/>
          <w:lang w:eastAsia="ru-RU"/>
        </w:rPr>
      </w:pPr>
      <w:r w:rsidRPr="009613F4">
        <w:rPr>
          <w:rFonts w:cs="Times New Roman"/>
          <w:sz w:val="28"/>
          <w:szCs w:val="28"/>
        </w:rPr>
        <w:t>Форма</w:t>
      </w:r>
    </w:p>
    <w:tbl>
      <w:tblPr>
        <w:tblW w:w="0" w:type="auto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418"/>
        <w:gridCol w:w="6338"/>
      </w:tblGrid>
      <w:tr w:rsidR="00626500" w:rsidRPr="009613F4" w:rsidTr="00420F8A">
        <w:tc>
          <w:tcPr>
            <w:tcW w:w="3418" w:type="dxa"/>
          </w:tcPr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strike/>
                <w:sz w:val="24"/>
                <w:lang w:eastAsia="ru-RU"/>
              </w:rPr>
            </w:pPr>
          </w:p>
        </w:tc>
        <w:tc>
          <w:tcPr>
            <w:tcW w:w="6338" w:type="dxa"/>
          </w:tcPr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cs="Times New Roman"/>
                <w:b/>
                <w:strike/>
                <w:sz w:val="24"/>
                <w:lang w:eastAsia="ru-RU"/>
              </w:rPr>
            </w:pP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r w:rsidRPr="009613F4">
              <w:rPr>
                <w:rFonts w:ascii="Times New Roman" w:hAnsi="Times New Roman" w:cs="Times New Roman"/>
                <w:i/>
                <w:sz w:val="24"/>
                <w:lang w:eastAsia="ru-RU"/>
              </w:rPr>
              <w:t>(наименование муниципального образования)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i/>
                <w:sz w:val="24"/>
                <w:lang w:eastAsia="ru-RU"/>
              </w:rPr>
              <w:t>__</w:t>
            </w: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сведения о заявителе (фамилия, имя, отчество (последнее – при наличии) ___________________________________________________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(реквизиты документа, удостоверяющего личность заявителя)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(адрес места регистрации, места жительства)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(номер телефона, адрес электронной почты)</w:t>
            </w:r>
          </w:p>
          <w:p w:rsidR="00626500" w:rsidRPr="009613F4" w:rsidRDefault="0062650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9613F4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</w:t>
            </w:r>
          </w:p>
          <w:p w:rsidR="00626500" w:rsidRPr="009613F4" w:rsidRDefault="00626500" w:rsidP="00206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</w:tr>
    </w:tbl>
    <w:p w:rsidR="00626500" w:rsidRPr="009613F4" w:rsidRDefault="00626500" w:rsidP="00206292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9613F4">
        <w:rPr>
          <w:rFonts w:cs="Times New Roman"/>
          <w:b/>
          <w:bCs/>
          <w:sz w:val="28"/>
          <w:szCs w:val="28"/>
        </w:rPr>
        <w:t>Заявление</w:t>
      </w:r>
    </w:p>
    <w:p w:rsidR="00626500" w:rsidRPr="009613F4" w:rsidRDefault="00626500" w:rsidP="00206292">
      <w:pPr>
        <w:pStyle w:val="Standard"/>
        <w:jc w:val="center"/>
        <w:rPr>
          <w:rFonts w:cs="Times New Roman"/>
          <w:b/>
          <w:bCs/>
        </w:rPr>
      </w:pPr>
      <w:r w:rsidRPr="009613F4">
        <w:rPr>
          <w:rFonts w:cs="Times New Roman"/>
          <w:b/>
          <w:bCs/>
          <w:sz w:val="28"/>
          <w:szCs w:val="28"/>
        </w:rPr>
        <w:t>о выдаче дубликата документа, ранее выданного по результатам предоставления муниципальной услуги</w:t>
      </w:r>
    </w:p>
    <w:p w:rsidR="00626500" w:rsidRPr="009613F4" w:rsidRDefault="00626500" w:rsidP="00206292">
      <w:pPr>
        <w:pStyle w:val="Standard"/>
        <w:jc w:val="center"/>
        <w:rPr>
          <w:rFonts w:cs="Times New Roman"/>
          <w:b/>
          <w:bCs/>
        </w:rPr>
      </w:pPr>
    </w:p>
    <w:p w:rsidR="00626500" w:rsidRPr="009613F4" w:rsidRDefault="00626500" w:rsidP="00206292">
      <w:pPr>
        <w:pStyle w:val="Standard"/>
        <w:ind w:firstLine="708"/>
        <w:rPr>
          <w:rFonts w:cs="Times New Roman"/>
        </w:rPr>
      </w:pPr>
      <w:r w:rsidRPr="009613F4">
        <w:rPr>
          <w:rFonts w:cs="Times New Roman"/>
          <w:sz w:val="28"/>
          <w:szCs w:val="28"/>
        </w:rPr>
        <w:t xml:space="preserve">Прошу выдать дубликат </w:t>
      </w:r>
      <w:r w:rsidRPr="009613F4">
        <w:rPr>
          <w:rFonts w:cs="Times New Roman"/>
        </w:rPr>
        <w:t>______________________________________________</w:t>
      </w:r>
    </w:p>
    <w:p w:rsidR="00626500" w:rsidRPr="009613F4" w:rsidRDefault="00626500" w:rsidP="00206292">
      <w:pPr>
        <w:pStyle w:val="Standard"/>
        <w:ind w:left="3402" w:firstLine="3"/>
        <w:jc w:val="center"/>
        <w:rPr>
          <w:rFonts w:cs="Times New Roman"/>
        </w:rPr>
      </w:pPr>
      <w:r w:rsidRPr="009613F4">
        <w:rPr>
          <w:rFonts w:cs="Times New Roman"/>
        </w:rPr>
        <w:t>указать реквизиты документа, ранее выданного по результатам предоставления муниципальной услуги</w:t>
      </w:r>
    </w:p>
    <w:p w:rsidR="00626500" w:rsidRPr="009613F4" w:rsidRDefault="00626500" w:rsidP="00206292">
      <w:pPr>
        <w:pStyle w:val="Standard"/>
        <w:rPr>
          <w:rFonts w:cs="Times New Roman"/>
        </w:rPr>
      </w:pPr>
    </w:p>
    <w:p w:rsidR="00626500" w:rsidRPr="009613F4" w:rsidRDefault="00626500" w:rsidP="00206292">
      <w:pPr>
        <w:pStyle w:val="Standard"/>
        <w:rPr>
          <w:rFonts w:cs="Times New Roman"/>
          <w:sz w:val="28"/>
          <w:szCs w:val="28"/>
        </w:rPr>
      </w:pPr>
      <w:r w:rsidRPr="009613F4">
        <w:rPr>
          <w:rFonts w:cs="Times New Roman"/>
          <w:sz w:val="28"/>
          <w:szCs w:val="28"/>
        </w:rPr>
        <w:t>Дополнительные сведения (при наличии) __________________________.</w:t>
      </w:r>
    </w:p>
    <w:p w:rsidR="00626500" w:rsidRPr="009613F4" w:rsidRDefault="00626500" w:rsidP="00206292">
      <w:pPr>
        <w:pStyle w:val="Standard"/>
        <w:rPr>
          <w:rFonts w:cs="Times New Roman"/>
          <w:sz w:val="28"/>
          <w:szCs w:val="28"/>
        </w:rPr>
      </w:pPr>
    </w:p>
    <w:p w:rsidR="00626500" w:rsidRPr="009613F4" w:rsidRDefault="00626500" w:rsidP="00206292">
      <w:pPr>
        <w:pStyle w:val="Standard"/>
        <w:rPr>
          <w:rFonts w:cs="Times New Roman"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</w:rPr>
        <w:t>Приложение (при наличии):</w:t>
      </w: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  <w:lang w:eastAsia="ru-RU"/>
        </w:rPr>
        <w:t>1.____________________________________</w:t>
      </w: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  <w:lang w:eastAsia="ru-RU"/>
        </w:rPr>
        <w:t>2.____________________________________</w:t>
      </w: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</w:rPr>
      </w:pPr>
      <w:r w:rsidRPr="009613F4">
        <w:rPr>
          <w:rFonts w:cs="Times New Roman"/>
          <w:sz w:val="28"/>
          <w:szCs w:val="28"/>
          <w:lang w:eastAsia="ru-RU"/>
        </w:rPr>
        <w:t>3.____________________________________</w:t>
      </w: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9613F4">
        <w:rPr>
          <w:rFonts w:cs="Times New Roman"/>
        </w:rPr>
        <w:t xml:space="preserve">…           </w:t>
      </w:r>
    </w:p>
    <w:p w:rsidR="00626500" w:rsidRPr="009613F4" w:rsidRDefault="00626500" w:rsidP="00206292">
      <w:pPr>
        <w:pStyle w:val="Standard"/>
        <w:rPr>
          <w:rFonts w:cs="Times New Roman"/>
          <w:iCs/>
          <w:sz w:val="28"/>
          <w:szCs w:val="28"/>
          <w:lang w:eastAsia="ru-RU"/>
        </w:rPr>
      </w:pPr>
      <w:r w:rsidRPr="009613F4">
        <w:rPr>
          <w:rFonts w:cs="Times New Roman"/>
          <w:sz w:val="28"/>
          <w:szCs w:val="28"/>
          <w:lang w:eastAsia="ru-RU"/>
        </w:rPr>
        <w:t>Результат рассмотрения запроса прошу:</w:t>
      </w:r>
    </w:p>
    <w:p w:rsidR="00626500" w:rsidRPr="009613F4" w:rsidRDefault="00626500" w:rsidP="00206292">
      <w:pPr>
        <w:pStyle w:val="Standard"/>
        <w:widowControl/>
        <w:rPr>
          <w:rFonts w:cs="Times New Roman"/>
          <w:sz w:val="28"/>
          <w:szCs w:val="28"/>
          <w:lang w:eastAsia="ru-RU"/>
        </w:rPr>
      </w:pPr>
      <w:r w:rsidRPr="009613F4">
        <w:rPr>
          <w:rFonts w:cs="Times New Roman"/>
          <w:iCs/>
          <w:sz w:val="28"/>
          <w:szCs w:val="28"/>
          <w:lang w:eastAsia="ru-RU"/>
        </w:rPr>
        <w:t>(выбрать один из способов получения результата)</w:t>
      </w:r>
    </w:p>
    <w:tbl>
      <w:tblPr>
        <w:tblW w:w="0" w:type="auto"/>
        <w:tblInd w:w="-48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000"/>
      </w:tblPr>
      <w:tblGrid>
        <w:gridCol w:w="840"/>
        <w:gridCol w:w="8647"/>
      </w:tblGrid>
      <w:tr w:rsidR="00626500" w:rsidRPr="009613F4" w:rsidTr="00420F8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500" w:rsidRPr="009613F4" w:rsidRDefault="00626500" w:rsidP="00420F8A">
            <w:pPr>
              <w:pStyle w:val="Standard"/>
              <w:snapToGrid w:val="0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500" w:rsidRPr="009613F4" w:rsidRDefault="00626500" w:rsidP="00420F8A">
            <w:pPr>
              <w:pStyle w:val="Standard"/>
              <w:rPr>
                <w:rFonts w:cs="Times New Roman"/>
              </w:rPr>
            </w:pPr>
            <w:r w:rsidRPr="009613F4">
              <w:rPr>
                <w:rFonts w:cs="Times New Roman"/>
                <w:sz w:val="28"/>
                <w:szCs w:val="28"/>
                <w:lang w:eastAsia="ru-RU"/>
              </w:rPr>
              <w:t>Выдать в Администрации</w:t>
            </w:r>
          </w:p>
        </w:tc>
      </w:tr>
      <w:tr w:rsidR="00626500" w:rsidRPr="009613F4" w:rsidTr="00420F8A">
        <w:tc>
          <w:tcPr>
            <w:tcW w:w="840" w:type="dxa"/>
            <w:tcBorders>
              <w:left w:val="single" w:sz="6" w:space="0" w:color="000000"/>
              <w:bottom w:val="single" w:sz="6" w:space="0" w:color="000000"/>
            </w:tcBorders>
          </w:tcPr>
          <w:p w:rsidR="00626500" w:rsidRPr="009613F4" w:rsidRDefault="00626500" w:rsidP="00420F8A">
            <w:pPr>
              <w:pStyle w:val="Standard"/>
              <w:snapToGrid w:val="0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500" w:rsidRPr="009613F4" w:rsidRDefault="00626500" w:rsidP="00420F8A">
            <w:pPr>
              <w:pStyle w:val="Standard"/>
              <w:rPr>
                <w:rFonts w:cs="Times New Roman"/>
              </w:rPr>
            </w:pPr>
            <w:r w:rsidRPr="009613F4">
              <w:rPr>
                <w:rFonts w:cs="Times New Roman"/>
                <w:sz w:val="28"/>
                <w:szCs w:val="28"/>
                <w:lang w:eastAsia="ru-RU"/>
              </w:rPr>
              <w:t>Направить почтовым отправлением по адресу __________________</w:t>
            </w:r>
          </w:p>
        </w:tc>
      </w:tr>
    </w:tbl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/>
        <w:rPr>
          <w:rFonts w:cs="Times New Roman"/>
          <w:lang w:eastAsia="ru-RU"/>
        </w:rPr>
      </w:pPr>
    </w:p>
    <w:p w:rsidR="00626500" w:rsidRPr="009613F4" w:rsidRDefault="0062650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</w:rPr>
      </w:pPr>
      <w:r w:rsidRPr="009613F4">
        <w:rPr>
          <w:rFonts w:cs="Times New Roman"/>
          <w:sz w:val="28"/>
          <w:szCs w:val="28"/>
          <w:lang w:eastAsia="ru-RU"/>
        </w:rPr>
        <w:t>Дата подачи: «___» ______________ 20__ г.                  Подпись: ____________</w:t>
      </w:r>
    </w:p>
    <w:sectPr w:rsidR="00626500" w:rsidRPr="009613F4" w:rsidSect="003E6737">
      <w:headerReference w:type="default" r:id="rId9"/>
      <w:footnotePr>
        <w:numRestart w:val="eachPage"/>
      </w:footnotePr>
      <w:pgSz w:w="11906" w:h="16838"/>
      <w:pgMar w:top="1134" w:right="567" w:bottom="693" w:left="1984" w:header="720" w:footer="0" w:gutter="0"/>
      <w:cols w:space="720"/>
      <w:formProt w:val="0"/>
      <w:docGrid w:linePitch="326" w:charSpace="163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500" w:rsidRDefault="00626500">
      <w:r>
        <w:separator/>
      </w:r>
    </w:p>
  </w:endnote>
  <w:endnote w:type="continuationSeparator" w:id="0">
    <w:p w:rsidR="00626500" w:rsidRDefault="00626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altName w:val="Cambria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500" w:rsidRDefault="00626500">
      <w:pPr>
        <w:rPr>
          <w:sz w:val="12"/>
        </w:rPr>
      </w:pPr>
      <w:r>
        <w:separator/>
      </w:r>
    </w:p>
  </w:footnote>
  <w:footnote w:type="continuationSeparator" w:id="0">
    <w:p w:rsidR="00626500" w:rsidRDefault="00626500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00" w:rsidRDefault="00626500">
    <w:pPr>
      <w:pStyle w:val="Header"/>
      <w:jc w:val="center"/>
    </w:pPr>
  </w:p>
  <w:p w:rsidR="00626500" w:rsidRDefault="0062650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D9B"/>
    <w:rsid w:val="0001003F"/>
    <w:rsid w:val="00045BC8"/>
    <w:rsid w:val="00061FD3"/>
    <w:rsid w:val="000628F8"/>
    <w:rsid w:val="000969F1"/>
    <w:rsid w:val="000A6BFB"/>
    <w:rsid w:val="000B53EA"/>
    <w:rsid w:val="000C356E"/>
    <w:rsid w:val="000E7CF3"/>
    <w:rsid w:val="00100992"/>
    <w:rsid w:val="00110522"/>
    <w:rsid w:val="001248EE"/>
    <w:rsid w:val="001267DC"/>
    <w:rsid w:val="00142406"/>
    <w:rsid w:val="001722B5"/>
    <w:rsid w:val="001763FD"/>
    <w:rsid w:val="0019094F"/>
    <w:rsid w:val="00196F42"/>
    <w:rsid w:val="001A133A"/>
    <w:rsid w:val="001C13D0"/>
    <w:rsid w:val="001C156A"/>
    <w:rsid w:val="001C4F7B"/>
    <w:rsid w:val="001F07BC"/>
    <w:rsid w:val="00206292"/>
    <w:rsid w:val="0021213C"/>
    <w:rsid w:val="00247EBD"/>
    <w:rsid w:val="00254CEA"/>
    <w:rsid w:val="00286F45"/>
    <w:rsid w:val="00295E95"/>
    <w:rsid w:val="002A5EFD"/>
    <w:rsid w:val="002B7C4D"/>
    <w:rsid w:val="002E4EE4"/>
    <w:rsid w:val="003078AD"/>
    <w:rsid w:val="0032650E"/>
    <w:rsid w:val="00344AEB"/>
    <w:rsid w:val="00366C42"/>
    <w:rsid w:val="00374EA0"/>
    <w:rsid w:val="003757A4"/>
    <w:rsid w:val="00381306"/>
    <w:rsid w:val="00397EF4"/>
    <w:rsid w:val="003A632F"/>
    <w:rsid w:val="003B2593"/>
    <w:rsid w:val="003B6D89"/>
    <w:rsid w:val="003E6737"/>
    <w:rsid w:val="003F1BC7"/>
    <w:rsid w:val="00403465"/>
    <w:rsid w:val="00413219"/>
    <w:rsid w:val="004134A4"/>
    <w:rsid w:val="00420F8A"/>
    <w:rsid w:val="004250A5"/>
    <w:rsid w:val="004759FF"/>
    <w:rsid w:val="00483CF4"/>
    <w:rsid w:val="004A1FBA"/>
    <w:rsid w:val="004E72CA"/>
    <w:rsid w:val="004F0597"/>
    <w:rsid w:val="004F227C"/>
    <w:rsid w:val="004F7B69"/>
    <w:rsid w:val="00520F23"/>
    <w:rsid w:val="0054115C"/>
    <w:rsid w:val="00593A13"/>
    <w:rsid w:val="005D3983"/>
    <w:rsid w:val="005D744E"/>
    <w:rsid w:val="00621109"/>
    <w:rsid w:val="0062588E"/>
    <w:rsid w:val="00626500"/>
    <w:rsid w:val="00633F0A"/>
    <w:rsid w:val="0067028B"/>
    <w:rsid w:val="00680CDF"/>
    <w:rsid w:val="006A1ED9"/>
    <w:rsid w:val="006A4C6B"/>
    <w:rsid w:val="006D46C7"/>
    <w:rsid w:val="006F5CA0"/>
    <w:rsid w:val="0070355F"/>
    <w:rsid w:val="00706D9B"/>
    <w:rsid w:val="007225B5"/>
    <w:rsid w:val="00723FDE"/>
    <w:rsid w:val="00735ED8"/>
    <w:rsid w:val="00737F5D"/>
    <w:rsid w:val="00776FAC"/>
    <w:rsid w:val="007E63AA"/>
    <w:rsid w:val="00827DD3"/>
    <w:rsid w:val="00827F58"/>
    <w:rsid w:val="00856AF6"/>
    <w:rsid w:val="0087126F"/>
    <w:rsid w:val="0087215D"/>
    <w:rsid w:val="00872EA7"/>
    <w:rsid w:val="008839A9"/>
    <w:rsid w:val="008D298D"/>
    <w:rsid w:val="008D5DE7"/>
    <w:rsid w:val="008D7632"/>
    <w:rsid w:val="008E4BD5"/>
    <w:rsid w:val="009029B4"/>
    <w:rsid w:val="00934811"/>
    <w:rsid w:val="00942394"/>
    <w:rsid w:val="00953EE9"/>
    <w:rsid w:val="009613F4"/>
    <w:rsid w:val="00973950"/>
    <w:rsid w:val="009B1D74"/>
    <w:rsid w:val="009C23C4"/>
    <w:rsid w:val="009C2989"/>
    <w:rsid w:val="009D6A56"/>
    <w:rsid w:val="009E125A"/>
    <w:rsid w:val="009E63E1"/>
    <w:rsid w:val="009F4A61"/>
    <w:rsid w:val="00A00732"/>
    <w:rsid w:val="00A026D4"/>
    <w:rsid w:val="00A11294"/>
    <w:rsid w:val="00A112E9"/>
    <w:rsid w:val="00A14037"/>
    <w:rsid w:val="00A26099"/>
    <w:rsid w:val="00A27DDD"/>
    <w:rsid w:val="00A30543"/>
    <w:rsid w:val="00A32BE2"/>
    <w:rsid w:val="00A405BE"/>
    <w:rsid w:val="00A57212"/>
    <w:rsid w:val="00AE0FB5"/>
    <w:rsid w:val="00B07BD6"/>
    <w:rsid w:val="00B21281"/>
    <w:rsid w:val="00B27BF7"/>
    <w:rsid w:val="00B3087D"/>
    <w:rsid w:val="00B3379F"/>
    <w:rsid w:val="00B833E3"/>
    <w:rsid w:val="00BC07A9"/>
    <w:rsid w:val="00BC3076"/>
    <w:rsid w:val="00C21EF2"/>
    <w:rsid w:val="00C62990"/>
    <w:rsid w:val="00C64218"/>
    <w:rsid w:val="00CA3D6B"/>
    <w:rsid w:val="00CB4253"/>
    <w:rsid w:val="00CB481D"/>
    <w:rsid w:val="00CC0275"/>
    <w:rsid w:val="00CD3341"/>
    <w:rsid w:val="00D05DE4"/>
    <w:rsid w:val="00D1491F"/>
    <w:rsid w:val="00D20F41"/>
    <w:rsid w:val="00D303E6"/>
    <w:rsid w:val="00D41550"/>
    <w:rsid w:val="00DA694A"/>
    <w:rsid w:val="00DC1B10"/>
    <w:rsid w:val="00DD3729"/>
    <w:rsid w:val="00DF5828"/>
    <w:rsid w:val="00E15521"/>
    <w:rsid w:val="00E15E6F"/>
    <w:rsid w:val="00E64A43"/>
    <w:rsid w:val="00E7570E"/>
    <w:rsid w:val="00E81159"/>
    <w:rsid w:val="00E91675"/>
    <w:rsid w:val="00E95CC3"/>
    <w:rsid w:val="00EA6805"/>
    <w:rsid w:val="00EA798C"/>
    <w:rsid w:val="00EC1F43"/>
    <w:rsid w:val="00EE49DA"/>
    <w:rsid w:val="00EF306E"/>
    <w:rsid w:val="00F1071B"/>
    <w:rsid w:val="00F12351"/>
    <w:rsid w:val="00FF2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annotation subjec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737"/>
    <w:pPr>
      <w:suppressAutoHyphens/>
    </w:pPr>
    <w:rPr>
      <w:kern w:val="2"/>
      <w:sz w:val="20"/>
      <w:szCs w:val="24"/>
      <w:lang w:eastAsia="zh-CN" w:bidi="hi-IN"/>
    </w:rPr>
  </w:style>
  <w:style w:type="paragraph" w:styleId="Heading1">
    <w:name w:val="heading 1"/>
    <w:basedOn w:val="11"/>
    <w:next w:val="Textbody"/>
    <w:link w:val="Heading1Char"/>
    <w:uiPriority w:val="99"/>
    <w:qFormat/>
    <w:rsid w:val="003E6737"/>
    <w:pPr>
      <w:spacing w:after="60"/>
      <w:outlineLvl w:val="0"/>
    </w:pPr>
    <w:rPr>
      <w:b/>
      <w:sz w:val="32"/>
    </w:rPr>
  </w:style>
  <w:style w:type="paragraph" w:styleId="Heading2">
    <w:name w:val="heading 2"/>
    <w:basedOn w:val="11"/>
    <w:next w:val="Textbody"/>
    <w:link w:val="Heading2Char"/>
    <w:uiPriority w:val="99"/>
    <w:qFormat/>
    <w:rsid w:val="003E6737"/>
    <w:pPr>
      <w:spacing w:before="200"/>
      <w:outlineLvl w:val="1"/>
    </w:pPr>
    <w:rPr>
      <w:b/>
      <w:sz w:val="32"/>
    </w:rPr>
  </w:style>
  <w:style w:type="paragraph" w:styleId="Heading3">
    <w:name w:val="heading 3"/>
    <w:basedOn w:val="11"/>
    <w:next w:val="Textbody"/>
    <w:link w:val="Heading3Char"/>
    <w:uiPriority w:val="99"/>
    <w:qFormat/>
    <w:rsid w:val="003E6737"/>
    <w:pPr>
      <w:spacing w:after="60"/>
      <w:outlineLvl w:val="2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48B"/>
    <w:rPr>
      <w:rFonts w:asciiTheme="majorHAnsi" w:eastAsiaTheme="majorEastAsia" w:hAnsiTheme="majorHAnsi"/>
      <w:b/>
      <w:bCs/>
      <w:kern w:val="32"/>
      <w:sz w:val="32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248B"/>
    <w:rPr>
      <w:rFonts w:asciiTheme="majorHAnsi" w:eastAsiaTheme="majorEastAsia" w:hAnsiTheme="majorHAnsi"/>
      <w:b/>
      <w:bCs/>
      <w:i/>
      <w:iCs/>
      <w:kern w:val="2"/>
      <w:sz w:val="28"/>
      <w:szCs w:val="25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48B"/>
    <w:rPr>
      <w:rFonts w:asciiTheme="majorHAnsi" w:eastAsiaTheme="majorEastAsia" w:hAnsiTheme="majorHAnsi"/>
      <w:b/>
      <w:bCs/>
      <w:kern w:val="2"/>
      <w:sz w:val="26"/>
      <w:szCs w:val="23"/>
      <w:lang w:eastAsia="zh-CN" w:bidi="hi-IN"/>
    </w:rPr>
  </w:style>
  <w:style w:type="character" w:customStyle="1" w:styleId="WW8Num1z0">
    <w:name w:val="WW8Num1z0"/>
    <w:uiPriority w:val="99"/>
    <w:rsid w:val="003E6737"/>
  </w:style>
  <w:style w:type="character" w:customStyle="1" w:styleId="WW8Num1z1">
    <w:name w:val="WW8Num1z1"/>
    <w:uiPriority w:val="99"/>
    <w:rsid w:val="003E6737"/>
  </w:style>
  <w:style w:type="character" w:customStyle="1" w:styleId="WW8Num1z2">
    <w:name w:val="WW8Num1z2"/>
    <w:uiPriority w:val="99"/>
    <w:rsid w:val="003E6737"/>
  </w:style>
  <w:style w:type="character" w:customStyle="1" w:styleId="WW8Num1z3">
    <w:name w:val="WW8Num1z3"/>
    <w:uiPriority w:val="99"/>
    <w:rsid w:val="003E6737"/>
  </w:style>
  <w:style w:type="character" w:customStyle="1" w:styleId="WW8Num1z4">
    <w:name w:val="WW8Num1z4"/>
    <w:uiPriority w:val="99"/>
    <w:rsid w:val="003E6737"/>
  </w:style>
  <w:style w:type="character" w:customStyle="1" w:styleId="WW8Num1z5">
    <w:name w:val="WW8Num1z5"/>
    <w:uiPriority w:val="99"/>
    <w:rsid w:val="003E6737"/>
  </w:style>
  <w:style w:type="character" w:customStyle="1" w:styleId="WW8Num1z6">
    <w:name w:val="WW8Num1z6"/>
    <w:uiPriority w:val="99"/>
    <w:rsid w:val="003E6737"/>
  </w:style>
  <w:style w:type="character" w:customStyle="1" w:styleId="WW8Num1z7">
    <w:name w:val="WW8Num1z7"/>
    <w:uiPriority w:val="99"/>
    <w:rsid w:val="003E6737"/>
  </w:style>
  <w:style w:type="character" w:customStyle="1" w:styleId="WW8Num1z8">
    <w:name w:val="WW8Num1z8"/>
    <w:uiPriority w:val="99"/>
    <w:rsid w:val="003E6737"/>
  </w:style>
  <w:style w:type="character" w:customStyle="1" w:styleId="13">
    <w:name w:val="Основной шрифт абзаца13"/>
    <w:uiPriority w:val="99"/>
    <w:rsid w:val="003E6737"/>
  </w:style>
  <w:style w:type="character" w:customStyle="1" w:styleId="12">
    <w:name w:val="Основной шрифт абзаца12"/>
    <w:uiPriority w:val="99"/>
    <w:rsid w:val="003E6737"/>
  </w:style>
  <w:style w:type="character" w:customStyle="1" w:styleId="110">
    <w:name w:val="Основной шрифт абзаца11"/>
    <w:uiPriority w:val="99"/>
    <w:rsid w:val="003E6737"/>
  </w:style>
  <w:style w:type="character" w:customStyle="1" w:styleId="10">
    <w:name w:val="Основной шрифт абзаца10"/>
    <w:uiPriority w:val="99"/>
    <w:rsid w:val="003E6737"/>
  </w:style>
  <w:style w:type="character" w:customStyle="1" w:styleId="9">
    <w:name w:val="Основной шрифт абзаца9"/>
    <w:uiPriority w:val="99"/>
    <w:rsid w:val="003E6737"/>
  </w:style>
  <w:style w:type="character" w:customStyle="1" w:styleId="8">
    <w:name w:val="Основной шрифт абзаца8"/>
    <w:uiPriority w:val="99"/>
    <w:rsid w:val="003E6737"/>
  </w:style>
  <w:style w:type="character" w:customStyle="1" w:styleId="7">
    <w:name w:val="Основной шрифт абзаца7"/>
    <w:uiPriority w:val="99"/>
    <w:rsid w:val="003E6737"/>
  </w:style>
  <w:style w:type="character" w:customStyle="1" w:styleId="6">
    <w:name w:val="Основной шрифт абзаца6"/>
    <w:uiPriority w:val="99"/>
    <w:rsid w:val="003E6737"/>
  </w:style>
  <w:style w:type="character" w:customStyle="1" w:styleId="5">
    <w:name w:val="Основной шрифт абзаца5"/>
    <w:uiPriority w:val="99"/>
    <w:rsid w:val="003E6737"/>
  </w:style>
  <w:style w:type="character" w:customStyle="1" w:styleId="4">
    <w:name w:val="Основной шрифт абзаца4"/>
    <w:uiPriority w:val="99"/>
    <w:rsid w:val="003E6737"/>
  </w:style>
  <w:style w:type="character" w:customStyle="1" w:styleId="3">
    <w:name w:val="Основной шрифт абзаца3"/>
    <w:uiPriority w:val="99"/>
    <w:rsid w:val="003E6737"/>
  </w:style>
  <w:style w:type="character" w:customStyle="1" w:styleId="2">
    <w:name w:val="Основной шрифт абзаца2"/>
    <w:uiPriority w:val="99"/>
    <w:rsid w:val="003E6737"/>
  </w:style>
  <w:style w:type="character" w:customStyle="1" w:styleId="1">
    <w:name w:val="Основной шрифт абзаца1"/>
    <w:uiPriority w:val="99"/>
    <w:rsid w:val="003E6737"/>
  </w:style>
  <w:style w:type="character" w:customStyle="1" w:styleId="a">
    <w:name w:val="Верхний колонтитул Знак"/>
    <w:uiPriority w:val="99"/>
    <w:rsid w:val="003E6737"/>
    <w:rPr>
      <w:rFonts w:eastAsia="Times New Roman"/>
      <w:color w:val="000000"/>
      <w:kern w:val="2"/>
      <w:sz w:val="28"/>
      <w:lang w:eastAsia="zh-CN"/>
    </w:rPr>
  </w:style>
  <w:style w:type="character" w:customStyle="1" w:styleId="14">
    <w:name w:val="Гиперссылка1"/>
    <w:uiPriority w:val="99"/>
    <w:rsid w:val="003E6737"/>
    <w:rPr>
      <w:color w:val="000080"/>
      <w:u w:val="single"/>
    </w:rPr>
  </w:style>
  <w:style w:type="character" w:customStyle="1" w:styleId="a0">
    <w:name w:val="Символ нумерации"/>
    <w:uiPriority w:val="99"/>
    <w:rsid w:val="003E6737"/>
  </w:style>
  <w:style w:type="character" w:customStyle="1" w:styleId="a1">
    <w:name w:val="Гипертекстовая ссылка"/>
    <w:uiPriority w:val="99"/>
    <w:rsid w:val="003E6737"/>
    <w:rPr>
      <w:color w:val="106BBE"/>
    </w:rPr>
  </w:style>
  <w:style w:type="character" w:customStyle="1" w:styleId="a2">
    <w:name w:val="Цветовое выделение для Текст"/>
    <w:uiPriority w:val="99"/>
    <w:rsid w:val="003E6737"/>
    <w:rPr>
      <w:sz w:val="24"/>
    </w:rPr>
  </w:style>
  <w:style w:type="character" w:customStyle="1" w:styleId="15">
    <w:name w:val="Просмотренная гиперссылка1"/>
    <w:uiPriority w:val="99"/>
    <w:rsid w:val="003E6737"/>
    <w:rPr>
      <w:color w:val="800080"/>
      <w:u w:val="single"/>
    </w:rPr>
  </w:style>
  <w:style w:type="character" w:customStyle="1" w:styleId="a3">
    <w:name w:val="Цветовое выделение"/>
    <w:uiPriority w:val="99"/>
    <w:rsid w:val="003E6737"/>
    <w:rPr>
      <w:b/>
      <w:color w:val="26282F"/>
    </w:rPr>
  </w:style>
  <w:style w:type="character" w:customStyle="1" w:styleId="CITE">
    <w:name w:val="CITE"/>
    <w:uiPriority w:val="99"/>
    <w:rsid w:val="003E6737"/>
    <w:rPr>
      <w:i/>
    </w:rPr>
  </w:style>
  <w:style w:type="character" w:customStyle="1" w:styleId="CODE">
    <w:name w:val="CODE"/>
    <w:uiPriority w:val="99"/>
    <w:rsid w:val="003E6737"/>
    <w:rPr>
      <w:rFonts w:ascii="Courier New" w:eastAsia="Times New Roman" w:hAnsi="Courier New"/>
      <w:sz w:val="20"/>
    </w:rPr>
  </w:style>
  <w:style w:type="character" w:customStyle="1" w:styleId="Keyboard">
    <w:name w:val="Keyboard"/>
    <w:uiPriority w:val="99"/>
    <w:rsid w:val="003E6737"/>
    <w:rPr>
      <w:rFonts w:ascii="Courier New" w:eastAsia="Times New Roman" w:hAnsi="Courier New"/>
      <w:b/>
      <w:sz w:val="20"/>
    </w:rPr>
  </w:style>
  <w:style w:type="character" w:customStyle="1" w:styleId="Sample">
    <w:name w:val="Sample"/>
    <w:uiPriority w:val="99"/>
    <w:rsid w:val="003E6737"/>
    <w:rPr>
      <w:rFonts w:ascii="Courier New" w:eastAsia="Times New Roman" w:hAnsi="Courier New"/>
    </w:rPr>
  </w:style>
  <w:style w:type="character" w:styleId="Strong">
    <w:name w:val="Strong"/>
    <w:basedOn w:val="DefaultParagraphFont"/>
    <w:uiPriority w:val="99"/>
    <w:qFormat/>
    <w:rsid w:val="003E6737"/>
    <w:rPr>
      <w:rFonts w:cs="Times New Roman"/>
      <w:b/>
    </w:rPr>
  </w:style>
  <w:style w:type="character" w:customStyle="1" w:styleId="Typewriter">
    <w:name w:val="Typewriter"/>
    <w:uiPriority w:val="99"/>
    <w:rsid w:val="003E6737"/>
    <w:rPr>
      <w:rFonts w:ascii="Courier New" w:eastAsia="Times New Roman" w:hAnsi="Courier New"/>
      <w:sz w:val="20"/>
    </w:rPr>
  </w:style>
  <w:style w:type="character" w:customStyle="1" w:styleId="HTMLMarkup">
    <w:name w:val="HTML Markup"/>
    <w:uiPriority w:val="99"/>
    <w:rsid w:val="003E6737"/>
    <w:rPr>
      <w:vanish/>
      <w:color w:val="FF0000"/>
    </w:rPr>
  </w:style>
  <w:style w:type="character" w:customStyle="1" w:styleId="Comment">
    <w:name w:val="Comment"/>
    <w:uiPriority w:val="99"/>
    <w:rsid w:val="003E6737"/>
    <w:rPr>
      <w:vanish/>
    </w:rPr>
  </w:style>
  <w:style w:type="character" w:customStyle="1" w:styleId="a4">
    <w:name w:val="Символ сноски"/>
    <w:uiPriority w:val="99"/>
    <w:rsid w:val="003E6737"/>
    <w:rPr>
      <w:vertAlign w:val="superscript"/>
    </w:rPr>
  </w:style>
  <w:style w:type="character" w:styleId="FootnoteReference">
    <w:name w:val="footnote reference"/>
    <w:basedOn w:val="DefaultParagraphFont"/>
    <w:uiPriority w:val="99"/>
    <w:rsid w:val="003E6737"/>
    <w:rPr>
      <w:rFonts w:cs="Times New Roman"/>
      <w:vertAlign w:val="superscript"/>
    </w:rPr>
  </w:style>
  <w:style w:type="character" w:customStyle="1" w:styleId="a5">
    <w:name w:val="Символ концевой сноски"/>
    <w:uiPriority w:val="99"/>
    <w:rsid w:val="003E6737"/>
    <w:rPr>
      <w:vertAlign w:val="superscript"/>
    </w:rPr>
  </w:style>
  <w:style w:type="character" w:customStyle="1" w:styleId="WW-">
    <w:name w:val="WW-Символ концевой сноски"/>
    <w:uiPriority w:val="99"/>
    <w:rsid w:val="003E6737"/>
  </w:style>
  <w:style w:type="character" w:styleId="EndnoteReference">
    <w:name w:val="endnote reference"/>
    <w:basedOn w:val="DefaultParagraphFont"/>
    <w:uiPriority w:val="99"/>
    <w:rsid w:val="003E6737"/>
    <w:rPr>
      <w:rFonts w:cs="Times New Roman"/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sid w:val="003E6737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Pr>
      <w:rFonts w:cs="Times New Roman"/>
      <w:color w:val="0563C1"/>
      <w:u w:val="single"/>
    </w:rPr>
  </w:style>
  <w:style w:type="character" w:customStyle="1" w:styleId="orgcontacts-itemcontent">
    <w:name w:val="orgcontacts-itemcontent"/>
    <w:basedOn w:val="DefaultParagraphFont"/>
    <w:uiPriority w:val="99"/>
    <w:rPr>
      <w:rFonts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Pr>
      <w:rFonts w:ascii="Calibri" w:eastAsia="Times New Roman" w:hAnsi="Calibri" w:cs="Tahoma"/>
      <w:b/>
      <w:bCs/>
      <w:kern w:val="0"/>
      <w:sz w:val="20"/>
      <w:szCs w:val="20"/>
      <w:lang w:eastAsia="en-US" w:bidi="ar-SA"/>
    </w:rPr>
  </w:style>
  <w:style w:type="character" w:customStyle="1" w:styleId="extendedtext-short">
    <w:name w:val="extendedtext-short"/>
    <w:basedOn w:val="DefaultParagraphFont"/>
    <w:uiPriority w:val="99"/>
    <w:rPr>
      <w:rFonts w:cs="Times New Roman"/>
    </w:rPr>
  </w:style>
  <w:style w:type="character" w:styleId="Emphasis">
    <w:name w:val="Emphasis"/>
    <w:basedOn w:val="DefaultParagraphFont"/>
    <w:uiPriority w:val="99"/>
    <w:qFormat/>
    <w:rPr>
      <w:rFonts w:cs="Times New Roman"/>
      <w:i/>
      <w:iCs/>
    </w:rPr>
  </w:style>
  <w:style w:type="character" w:customStyle="1" w:styleId="pgu-fieldcheckboxwrap">
    <w:name w:val="pgu-fieldcheckboxwrap"/>
    <w:basedOn w:val="DefaultParagraphFont"/>
    <w:uiPriority w:val="99"/>
    <w:rPr>
      <w:rFonts w:cs="Times New Roman"/>
    </w:rPr>
  </w:style>
  <w:style w:type="paragraph" w:customStyle="1" w:styleId="16">
    <w:name w:val="Заголовок1"/>
    <w:basedOn w:val="Normal"/>
    <w:next w:val="BodyText"/>
    <w:uiPriority w:val="99"/>
    <w:rsid w:val="003E673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E6737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48B"/>
    <w:rPr>
      <w:kern w:val="2"/>
      <w:sz w:val="20"/>
      <w:szCs w:val="24"/>
      <w:lang w:eastAsia="zh-CN" w:bidi="hi-IN"/>
    </w:rPr>
  </w:style>
  <w:style w:type="paragraph" w:styleId="List">
    <w:name w:val="List"/>
    <w:basedOn w:val="Textbody"/>
    <w:uiPriority w:val="99"/>
    <w:rsid w:val="003E6737"/>
  </w:style>
  <w:style w:type="paragraph" w:styleId="Caption">
    <w:name w:val="caption"/>
    <w:basedOn w:val="Normal"/>
    <w:uiPriority w:val="99"/>
    <w:qFormat/>
    <w:rsid w:val="003E6737"/>
    <w:pPr>
      <w:suppressLineNumbers/>
      <w:spacing w:before="120" w:after="120"/>
    </w:pPr>
    <w:rPr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00" w:hanging="200"/>
    </w:pPr>
  </w:style>
  <w:style w:type="paragraph" w:styleId="IndexHeading">
    <w:name w:val="index heading"/>
    <w:basedOn w:val="Normal"/>
    <w:uiPriority w:val="99"/>
    <w:rsid w:val="003E6737"/>
    <w:pPr>
      <w:suppressLineNumbers/>
    </w:pPr>
  </w:style>
  <w:style w:type="paragraph" w:customStyle="1" w:styleId="11">
    <w:name w:val="Заголовок11"/>
    <w:basedOn w:val="Standard"/>
    <w:next w:val="Textbody"/>
    <w:uiPriority w:val="99"/>
    <w:rsid w:val="003E6737"/>
    <w:pPr>
      <w:spacing w:before="240" w:after="120"/>
    </w:pPr>
    <w:rPr>
      <w:rFonts w:ascii="Arial" w:hAnsi="Arial" w:cs="Arial"/>
    </w:rPr>
  </w:style>
  <w:style w:type="paragraph" w:customStyle="1" w:styleId="caption1">
    <w:name w:val="caption1"/>
    <w:basedOn w:val="Normal"/>
    <w:uiPriority w:val="99"/>
    <w:rsid w:val="003E6737"/>
    <w:pPr>
      <w:suppressLineNumbers/>
      <w:spacing w:before="120" w:after="120"/>
    </w:pPr>
    <w:rPr>
      <w:i/>
      <w:iCs/>
      <w:sz w:val="24"/>
    </w:rPr>
  </w:style>
  <w:style w:type="paragraph" w:customStyle="1" w:styleId="caption11">
    <w:name w:val="caption11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Standard"/>
    <w:uiPriority w:val="99"/>
    <w:rsid w:val="003E6737"/>
    <w:pPr>
      <w:widowControl/>
    </w:pPr>
    <w:rPr>
      <w:color w:val="000000"/>
      <w:sz w:val="28"/>
      <w:szCs w:val="20"/>
    </w:rPr>
  </w:style>
  <w:style w:type="paragraph" w:customStyle="1" w:styleId="Standard">
    <w:name w:val="Standard"/>
    <w:uiPriority w:val="99"/>
    <w:rsid w:val="003E6737"/>
    <w:pPr>
      <w:widowControl w:val="0"/>
      <w:suppressAutoHyphens/>
      <w:textAlignment w:val="baseline"/>
    </w:pPr>
    <w:rPr>
      <w:rFonts w:ascii="Times New Roman" w:hAnsi="Times New Roman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3E6737"/>
    <w:pPr>
      <w:spacing w:after="120"/>
    </w:pPr>
  </w:style>
  <w:style w:type="paragraph" w:customStyle="1" w:styleId="22">
    <w:name w:val="Указатель22"/>
    <w:basedOn w:val="Standard"/>
    <w:uiPriority w:val="99"/>
    <w:rsid w:val="003E6737"/>
    <w:pPr>
      <w:suppressLineNumbers/>
    </w:pPr>
  </w:style>
  <w:style w:type="paragraph" w:customStyle="1" w:styleId="19">
    <w:name w:val="Название объекта19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21">
    <w:name w:val="Указатель21"/>
    <w:basedOn w:val="Standard"/>
    <w:uiPriority w:val="99"/>
    <w:rsid w:val="003E6737"/>
    <w:pPr>
      <w:suppressLineNumbers/>
    </w:pPr>
  </w:style>
  <w:style w:type="paragraph" w:customStyle="1" w:styleId="18">
    <w:name w:val="Название объекта18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20">
    <w:name w:val="Указатель20"/>
    <w:basedOn w:val="Standard"/>
    <w:uiPriority w:val="99"/>
    <w:rsid w:val="003E6737"/>
    <w:pPr>
      <w:suppressLineNumbers/>
    </w:pPr>
  </w:style>
  <w:style w:type="paragraph" w:customStyle="1" w:styleId="170">
    <w:name w:val="Название объекта17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90">
    <w:name w:val="Указатель19"/>
    <w:basedOn w:val="Standard"/>
    <w:uiPriority w:val="99"/>
    <w:rsid w:val="003E6737"/>
    <w:pPr>
      <w:suppressLineNumbers/>
    </w:pPr>
  </w:style>
  <w:style w:type="paragraph" w:customStyle="1" w:styleId="160">
    <w:name w:val="Название объекта16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80">
    <w:name w:val="Указатель18"/>
    <w:basedOn w:val="Standard"/>
    <w:uiPriority w:val="99"/>
    <w:rsid w:val="003E6737"/>
    <w:pPr>
      <w:suppressLineNumbers/>
    </w:pPr>
  </w:style>
  <w:style w:type="paragraph" w:customStyle="1" w:styleId="150">
    <w:name w:val="Название объекта15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71">
    <w:name w:val="Указатель17"/>
    <w:basedOn w:val="Standard"/>
    <w:uiPriority w:val="99"/>
    <w:rsid w:val="003E6737"/>
    <w:pPr>
      <w:suppressLineNumbers/>
    </w:pPr>
  </w:style>
  <w:style w:type="paragraph" w:customStyle="1" w:styleId="140">
    <w:name w:val="Название объекта14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61">
    <w:name w:val="Указатель16"/>
    <w:basedOn w:val="Standard"/>
    <w:uiPriority w:val="99"/>
    <w:rsid w:val="003E6737"/>
    <w:pPr>
      <w:suppressLineNumbers/>
    </w:pPr>
  </w:style>
  <w:style w:type="paragraph" w:customStyle="1" w:styleId="130">
    <w:name w:val="Название объекта13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Standard"/>
    <w:uiPriority w:val="99"/>
    <w:rsid w:val="003E6737"/>
    <w:pPr>
      <w:suppressLineNumbers/>
    </w:pPr>
  </w:style>
  <w:style w:type="paragraph" w:customStyle="1" w:styleId="120">
    <w:name w:val="Название объекта12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Standard"/>
    <w:uiPriority w:val="99"/>
    <w:rsid w:val="003E6737"/>
    <w:pPr>
      <w:suppressLineNumbers/>
    </w:pPr>
  </w:style>
  <w:style w:type="paragraph" w:customStyle="1" w:styleId="111">
    <w:name w:val="Название объекта11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Standard"/>
    <w:uiPriority w:val="99"/>
    <w:rsid w:val="003E6737"/>
    <w:pPr>
      <w:suppressLineNumbers/>
    </w:pPr>
  </w:style>
  <w:style w:type="paragraph" w:customStyle="1" w:styleId="100">
    <w:name w:val="Название объекта10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Standard"/>
    <w:uiPriority w:val="99"/>
    <w:rsid w:val="003E6737"/>
    <w:pPr>
      <w:suppressLineNumbers/>
    </w:pPr>
  </w:style>
  <w:style w:type="paragraph" w:customStyle="1" w:styleId="90">
    <w:name w:val="Название объекта9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Standard"/>
    <w:uiPriority w:val="99"/>
    <w:rsid w:val="003E6737"/>
    <w:pPr>
      <w:suppressLineNumbers/>
    </w:pPr>
  </w:style>
  <w:style w:type="paragraph" w:customStyle="1" w:styleId="80">
    <w:name w:val="Название объекта8"/>
    <w:basedOn w:val="Standard"/>
    <w:uiPriority w:val="99"/>
    <w:rsid w:val="003E6737"/>
    <w:pPr>
      <w:suppressLineNumbers/>
      <w:spacing w:before="120" w:after="120"/>
    </w:pPr>
    <w:rPr>
      <w:i/>
      <w:iCs/>
    </w:rPr>
  </w:style>
  <w:style w:type="paragraph" w:customStyle="1" w:styleId="101">
    <w:name w:val="Указатель10"/>
    <w:basedOn w:val="Standard"/>
    <w:uiPriority w:val="99"/>
    <w:rsid w:val="003E6737"/>
    <w:pPr>
      <w:suppressLineNumbers/>
    </w:pPr>
  </w:style>
  <w:style w:type="paragraph" w:customStyle="1" w:styleId="70">
    <w:name w:val="Название объекта7"/>
    <w:basedOn w:val="Standard"/>
    <w:uiPriority w:val="99"/>
    <w:rsid w:val="003E6737"/>
    <w:pPr>
      <w:spacing w:before="120" w:after="120"/>
    </w:pPr>
    <w:rPr>
      <w:rFonts w:cs="Times New Roman"/>
      <w:i/>
    </w:rPr>
  </w:style>
  <w:style w:type="paragraph" w:customStyle="1" w:styleId="91">
    <w:name w:val="Указатель9"/>
    <w:basedOn w:val="Standard"/>
    <w:uiPriority w:val="99"/>
    <w:rsid w:val="003E6737"/>
    <w:rPr>
      <w:rFonts w:cs="Times New Roman"/>
    </w:rPr>
  </w:style>
  <w:style w:type="paragraph" w:customStyle="1" w:styleId="60">
    <w:name w:val="Название объекта6"/>
    <w:uiPriority w:val="99"/>
    <w:rsid w:val="003E6737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81">
    <w:name w:val="Указатель8"/>
    <w:uiPriority w:val="99"/>
    <w:rsid w:val="003E6737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ConsPlusTitle">
    <w:name w:val="ConsPlusTitle"/>
    <w:uiPriority w:val="99"/>
    <w:rsid w:val="003E6737"/>
    <w:pPr>
      <w:suppressAutoHyphens/>
      <w:textAlignment w:val="baseline"/>
    </w:pPr>
    <w:rPr>
      <w:rFonts w:ascii="Arial" w:hAnsi="Arial"/>
      <w:b/>
      <w:color w:val="000000"/>
      <w:kern w:val="2"/>
      <w:sz w:val="20"/>
      <w:szCs w:val="20"/>
      <w:lang w:eastAsia="zh-CN" w:bidi="hi-IN"/>
    </w:rPr>
  </w:style>
  <w:style w:type="paragraph" w:customStyle="1" w:styleId="71">
    <w:name w:val="Указатель7"/>
    <w:uiPriority w:val="99"/>
    <w:rsid w:val="003E6737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1a">
    <w:name w:val="Название1"/>
    <w:uiPriority w:val="99"/>
    <w:rsid w:val="003E6737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a6">
    <w:name w:val="Содержимое врезки"/>
    <w:basedOn w:val="Standard"/>
    <w:uiPriority w:val="99"/>
    <w:rsid w:val="003E6737"/>
    <w:pPr>
      <w:spacing w:after="120"/>
    </w:pPr>
    <w:rPr>
      <w:rFonts w:cs="Times New Roman"/>
    </w:rPr>
  </w:style>
  <w:style w:type="paragraph" w:customStyle="1" w:styleId="1b">
    <w:name w:val="марк список 1"/>
    <w:uiPriority w:val="99"/>
    <w:rsid w:val="003E6737"/>
    <w:pPr>
      <w:suppressAutoHyphens/>
      <w:spacing w:before="120" w:after="120"/>
      <w:jc w:val="both"/>
      <w:textAlignment w:val="baseline"/>
    </w:pPr>
    <w:rPr>
      <w:rFonts w:ascii="Times New Roman" w:hAnsi="Times New Roman"/>
      <w:color w:val="000000"/>
      <w:kern w:val="2"/>
      <w:sz w:val="24"/>
      <w:szCs w:val="20"/>
      <w:lang w:eastAsia="zh-CN" w:bidi="hi-IN"/>
    </w:rPr>
  </w:style>
  <w:style w:type="paragraph" w:customStyle="1" w:styleId="a7">
    <w:name w:val="Содержимое таблицы"/>
    <w:basedOn w:val="Standard"/>
    <w:uiPriority w:val="99"/>
    <w:rsid w:val="003E6737"/>
    <w:rPr>
      <w:rFonts w:cs="Times New Roman"/>
    </w:rPr>
  </w:style>
  <w:style w:type="paragraph" w:customStyle="1" w:styleId="a8">
    <w:name w:val="Заголовок таблицы"/>
    <w:basedOn w:val="a7"/>
    <w:uiPriority w:val="99"/>
    <w:rsid w:val="003E6737"/>
    <w:pPr>
      <w:jc w:val="center"/>
    </w:pPr>
    <w:rPr>
      <w:b/>
    </w:rPr>
  </w:style>
  <w:style w:type="paragraph" w:customStyle="1" w:styleId="23">
    <w:name w:val="Указатель2"/>
    <w:uiPriority w:val="99"/>
    <w:rsid w:val="003E6737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24">
    <w:name w:val="Название2"/>
    <w:uiPriority w:val="99"/>
    <w:rsid w:val="003E6737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50">
    <w:name w:val="Название объекта5"/>
    <w:uiPriority w:val="99"/>
    <w:rsid w:val="003E6737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30">
    <w:name w:val="Указатель3"/>
    <w:uiPriority w:val="99"/>
    <w:rsid w:val="003E6737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1c">
    <w:name w:val="Название объекта1"/>
    <w:uiPriority w:val="99"/>
    <w:rsid w:val="003E6737"/>
    <w:pPr>
      <w:suppressAutoHyphens/>
      <w:spacing w:before="240" w:after="120"/>
      <w:jc w:val="center"/>
      <w:textAlignment w:val="baseline"/>
    </w:pPr>
    <w:rPr>
      <w:rFonts w:ascii="Arial" w:hAnsi="Arial"/>
      <w:b/>
      <w:color w:val="000000"/>
      <w:kern w:val="2"/>
      <w:sz w:val="56"/>
      <w:szCs w:val="20"/>
      <w:lang w:eastAsia="zh-CN" w:bidi="hi-IN"/>
    </w:rPr>
  </w:style>
  <w:style w:type="paragraph" w:customStyle="1" w:styleId="40">
    <w:name w:val="Указатель4"/>
    <w:uiPriority w:val="99"/>
    <w:rsid w:val="003E6737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25">
    <w:name w:val="Название объекта2"/>
    <w:uiPriority w:val="99"/>
    <w:rsid w:val="003E6737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51">
    <w:name w:val="Указатель5"/>
    <w:uiPriority w:val="99"/>
    <w:rsid w:val="003E6737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31">
    <w:name w:val="Название объекта3"/>
    <w:uiPriority w:val="99"/>
    <w:rsid w:val="003E6737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61">
    <w:name w:val="Указатель6"/>
    <w:uiPriority w:val="99"/>
    <w:rsid w:val="003E6737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41">
    <w:name w:val="Название объекта4"/>
    <w:uiPriority w:val="99"/>
    <w:rsid w:val="003E6737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ConsPlusJurTerm">
    <w:name w:val="ConsPlusJurTerm"/>
    <w:uiPriority w:val="99"/>
    <w:rsid w:val="003E6737"/>
    <w:pPr>
      <w:suppressAutoHyphens/>
      <w:textAlignment w:val="baseline"/>
    </w:pPr>
    <w:rPr>
      <w:rFonts w:ascii="Tahoma" w:hAnsi="Tahoma"/>
      <w:color w:val="000000"/>
      <w:kern w:val="2"/>
      <w:sz w:val="26"/>
      <w:szCs w:val="20"/>
      <w:lang w:eastAsia="zh-CN" w:bidi="hi-IN"/>
    </w:rPr>
  </w:style>
  <w:style w:type="paragraph" w:styleId="NoSpacing">
    <w:name w:val="No Spacing"/>
    <w:uiPriority w:val="99"/>
    <w:qFormat/>
    <w:rsid w:val="003E6737"/>
    <w:pPr>
      <w:suppressAutoHyphens/>
      <w:spacing w:line="100" w:lineRule="atLeast"/>
      <w:textAlignment w:val="baseline"/>
    </w:pPr>
    <w:rPr>
      <w:rFonts w:ascii="Calibri" w:hAnsi="Calibri"/>
      <w:color w:val="000000"/>
      <w:kern w:val="2"/>
      <w:szCs w:val="20"/>
      <w:lang w:eastAsia="zh-CN" w:bidi="hi-IN"/>
    </w:rPr>
  </w:style>
  <w:style w:type="paragraph" w:customStyle="1" w:styleId="ConsPlusDocList">
    <w:name w:val="ConsPlusDocList"/>
    <w:uiPriority w:val="99"/>
    <w:rsid w:val="003E6737"/>
    <w:pPr>
      <w:suppressAutoHyphens/>
      <w:textAlignment w:val="baseline"/>
    </w:pPr>
    <w:rPr>
      <w:rFonts w:ascii="Times New Roman" w:hAnsi="Times New Roman"/>
      <w:color w:val="000000"/>
      <w:kern w:val="2"/>
      <w:sz w:val="20"/>
      <w:szCs w:val="20"/>
      <w:lang w:eastAsia="zh-CN" w:bidi="hi-IN"/>
    </w:rPr>
  </w:style>
  <w:style w:type="paragraph" w:customStyle="1" w:styleId="ConsPlusTitlePage">
    <w:name w:val="ConsPlusTitlePage"/>
    <w:uiPriority w:val="99"/>
    <w:rsid w:val="003E6737"/>
    <w:pPr>
      <w:suppressAutoHyphens/>
      <w:textAlignment w:val="baseline"/>
    </w:pPr>
    <w:rPr>
      <w:rFonts w:ascii="Tahoma" w:hAnsi="Tahoma"/>
      <w:color w:val="000000"/>
      <w:kern w:val="2"/>
      <w:szCs w:val="20"/>
      <w:lang w:eastAsia="zh-CN" w:bidi="hi-IN"/>
    </w:rPr>
  </w:style>
  <w:style w:type="paragraph" w:styleId="Subtitle">
    <w:name w:val="Subtitle"/>
    <w:basedOn w:val="11"/>
    <w:next w:val="Textbody"/>
    <w:link w:val="SubtitleChar"/>
    <w:uiPriority w:val="99"/>
    <w:qFormat/>
    <w:rsid w:val="003E6737"/>
    <w:pPr>
      <w:spacing w:before="60"/>
      <w:jc w:val="center"/>
    </w:pPr>
    <w:rPr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81248B"/>
    <w:rPr>
      <w:rFonts w:asciiTheme="majorHAnsi" w:eastAsiaTheme="majorEastAsia" w:hAnsiTheme="majorHAnsi"/>
      <w:kern w:val="2"/>
      <w:sz w:val="24"/>
      <w:szCs w:val="21"/>
      <w:lang w:eastAsia="zh-CN" w:bidi="hi-IN"/>
    </w:rPr>
  </w:style>
  <w:style w:type="paragraph" w:customStyle="1" w:styleId="1d">
    <w:name w:val="Цитата1"/>
    <w:uiPriority w:val="99"/>
    <w:rsid w:val="003E6737"/>
    <w:pPr>
      <w:suppressAutoHyphens/>
      <w:spacing w:after="283"/>
      <w:ind w:left="567" w:right="567"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a9">
    <w:name w:val="Верхний и нижний колонтитулы"/>
    <w:basedOn w:val="Standard"/>
    <w:uiPriority w:val="99"/>
    <w:rsid w:val="003E6737"/>
    <w:pPr>
      <w:suppressLineNumbers/>
      <w:tabs>
        <w:tab w:val="center" w:pos="4819"/>
        <w:tab w:val="right" w:pos="9638"/>
      </w:tabs>
    </w:pPr>
  </w:style>
  <w:style w:type="paragraph" w:customStyle="1" w:styleId="aa">
    <w:name w:val="Колонтитул"/>
    <w:basedOn w:val="Normal"/>
    <w:uiPriority w:val="99"/>
    <w:rsid w:val="003E6737"/>
  </w:style>
  <w:style w:type="paragraph" w:styleId="Footer">
    <w:name w:val="footer"/>
    <w:basedOn w:val="Standard"/>
    <w:link w:val="FooterChar"/>
    <w:uiPriority w:val="99"/>
    <w:rsid w:val="003E6737"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1248B"/>
    <w:rPr>
      <w:kern w:val="2"/>
      <w:sz w:val="20"/>
      <w:szCs w:val="24"/>
      <w:lang w:eastAsia="zh-CN" w:bidi="hi-IN"/>
    </w:rPr>
  </w:style>
  <w:style w:type="paragraph" w:styleId="Header">
    <w:name w:val="header"/>
    <w:basedOn w:val="Standard"/>
    <w:link w:val="HeaderChar"/>
    <w:uiPriority w:val="99"/>
    <w:rsid w:val="003E6737"/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248B"/>
    <w:rPr>
      <w:kern w:val="2"/>
      <w:sz w:val="20"/>
      <w:szCs w:val="24"/>
      <w:lang w:eastAsia="zh-CN" w:bidi="hi-IN"/>
    </w:rPr>
  </w:style>
  <w:style w:type="paragraph" w:customStyle="1" w:styleId="ConsPlusNonformat">
    <w:name w:val="ConsPlusNonformat"/>
    <w:uiPriority w:val="99"/>
    <w:rsid w:val="003E6737"/>
    <w:pPr>
      <w:suppressAutoHyphens/>
      <w:textAlignment w:val="baseline"/>
    </w:pPr>
    <w:rPr>
      <w:rFonts w:ascii="Times New Roman" w:hAnsi="Times New Roman"/>
      <w:color w:val="000000"/>
      <w:kern w:val="2"/>
      <w:sz w:val="20"/>
      <w:szCs w:val="20"/>
      <w:lang w:eastAsia="zh-CN" w:bidi="hi-IN"/>
    </w:rPr>
  </w:style>
  <w:style w:type="paragraph" w:customStyle="1" w:styleId="ConsPlusCell">
    <w:name w:val="ConsPlusCell"/>
    <w:uiPriority w:val="99"/>
    <w:rsid w:val="003E6737"/>
    <w:pPr>
      <w:suppressAutoHyphens/>
      <w:textAlignment w:val="baseline"/>
    </w:pPr>
    <w:rPr>
      <w:rFonts w:ascii="Times New Roman" w:hAnsi="Times New Roman"/>
      <w:color w:val="000000"/>
      <w:kern w:val="2"/>
      <w:sz w:val="20"/>
      <w:szCs w:val="20"/>
      <w:lang w:eastAsia="zh-CN" w:bidi="hi-IN"/>
    </w:rPr>
  </w:style>
  <w:style w:type="paragraph" w:styleId="BalloonText">
    <w:name w:val="Balloon Text"/>
    <w:basedOn w:val="Normal"/>
    <w:link w:val="BalloonTextChar"/>
    <w:uiPriority w:val="99"/>
    <w:rsid w:val="003E6737"/>
    <w:pPr>
      <w:textAlignment w:val="baseline"/>
    </w:pPr>
    <w:rPr>
      <w:rFonts w:ascii="Tahoma" w:hAnsi="Tahoma"/>
      <w:color w:val="000000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48B"/>
    <w:rPr>
      <w:rFonts w:ascii="Times New Roman" w:hAnsi="Times New Roman"/>
      <w:kern w:val="2"/>
      <w:sz w:val="0"/>
      <w:szCs w:val="0"/>
      <w:lang w:eastAsia="zh-CN" w:bidi="hi-IN"/>
    </w:rPr>
  </w:style>
  <w:style w:type="paragraph" w:customStyle="1" w:styleId="ConsPlusNormal">
    <w:name w:val="ConsPlusNormal"/>
    <w:uiPriority w:val="99"/>
    <w:rsid w:val="003E6737"/>
    <w:pPr>
      <w:suppressAutoHyphens/>
      <w:ind w:firstLine="720"/>
      <w:textAlignment w:val="baseline"/>
    </w:pPr>
    <w:rPr>
      <w:rFonts w:ascii="Arial" w:hAnsi="Arial"/>
      <w:color w:val="000000"/>
      <w:kern w:val="2"/>
      <w:sz w:val="20"/>
      <w:szCs w:val="20"/>
      <w:lang w:eastAsia="zh-CN" w:bidi="hi-IN"/>
    </w:rPr>
  </w:style>
  <w:style w:type="paragraph" w:customStyle="1" w:styleId="1e">
    <w:name w:val="нум список 1"/>
    <w:uiPriority w:val="99"/>
    <w:rsid w:val="003E6737"/>
    <w:pPr>
      <w:suppressAutoHyphens/>
      <w:spacing w:before="120" w:after="120" w:line="360" w:lineRule="atLeast"/>
      <w:jc w:val="both"/>
      <w:textAlignment w:val="baseline"/>
    </w:pPr>
    <w:rPr>
      <w:rFonts w:ascii="Times New Roman" w:hAnsi="Times New Roman"/>
      <w:color w:val="000000"/>
      <w:kern w:val="2"/>
      <w:sz w:val="24"/>
      <w:szCs w:val="20"/>
      <w:lang w:eastAsia="zh-CN" w:bidi="hi-IN"/>
    </w:rPr>
  </w:style>
  <w:style w:type="paragraph" w:customStyle="1" w:styleId="ab">
    <w:name w:val="Таблицы (моноширинный)"/>
    <w:basedOn w:val="Standard"/>
    <w:uiPriority w:val="99"/>
    <w:rsid w:val="003E6737"/>
    <w:pPr>
      <w:suppressAutoHyphens w:val="0"/>
    </w:pPr>
    <w:rPr>
      <w:rFonts w:ascii="Courier New" w:hAnsi="Courier New" w:cs="Courier New"/>
    </w:rPr>
  </w:style>
  <w:style w:type="paragraph" w:customStyle="1" w:styleId="ac">
    <w:name w:val="Нормальный (таблица)"/>
    <w:basedOn w:val="Standard"/>
    <w:uiPriority w:val="99"/>
    <w:rsid w:val="003E6737"/>
    <w:pPr>
      <w:suppressAutoHyphens w:val="0"/>
      <w:jc w:val="both"/>
    </w:pPr>
  </w:style>
  <w:style w:type="paragraph" w:customStyle="1" w:styleId="DefinitionTerm">
    <w:name w:val="Definition Term"/>
    <w:basedOn w:val="Normal"/>
    <w:uiPriority w:val="99"/>
    <w:rsid w:val="003E6737"/>
  </w:style>
  <w:style w:type="paragraph" w:customStyle="1" w:styleId="DefinitionList">
    <w:name w:val="Definition List"/>
    <w:basedOn w:val="Normal"/>
    <w:uiPriority w:val="99"/>
    <w:rsid w:val="003E6737"/>
    <w:pPr>
      <w:ind w:left="360"/>
    </w:pPr>
  </w:style>
  <w:style w:type="paragraph" w:customStyle="1" w:styleId="H1">
    <w:name w:val="H1"/>
    <w:basedOn w:val="Normal"/>
    <w:uiPriority w:val="99"/>
    <w:rsid w:val="003E6737"/>
    <w:pPr>
      <w:keepNext/>
    </w:pPr>
    <w:rPr>
      <w:b/>
      <w:sz w:val="48"/>
    </w:rPr>
  </w:style>
  <w:style w:type="paragraph" w:customStyle="1" w:styleId="H2">
    <w:name w:val="H2"/>
    <w:basedOn w:val="Normal"/>
    <w:uiPriority w:val="99"/>
    <w:rsid w:val="003E6737"/>
    <w:pPr>
      <w:keepNext/>
    </w:pPr>
    <w:rPr>
      <w:b/>
      <w:sz w:val="36"/>
    </w:rPr>
  </w:style>
  <w:style w:type="paragraph" w:customStyle="1" w:styleId="H3">
    <w:name w:val="H3"/>
    <w:basedOn w:val="Normal"/>
    <w:uiPriority w:val="99"/>
    <w:rsid w:val="003E6737"/>
    <w:pPr>
      <w:keepNext/>
    </w:pPr>
    <w:rPr>
      <w:b/>
      <w:sz w:val="28"/>
    </w:rPr>
  </w:style>
  <w:style w:type="paragraph" w:customStyle="1" w:styleId="H4">
    <w:name w:val="H4"/>
    <w:basedOn w:val="Normal"/>
    <w:uiPriority w:val="99"/>
    <w:rsid w:val="003E6737"/>
    <w:pPr>
      <w:keepNext/>
    </w:pPr>
    <w:rPr>
      <w:b/>
    </w:rPr>
  </w:style>
  <w:style w:type="paragraph" w:customStyle="1" w:styleId="H5">
    <w:name w:val="H5"/>
    <w:basedOn w:val="Normal"/>
    <w:uiPriority w:val="99"/>
    <w:rsid w:val="003E6737"/>
    <w:pPr>
      <w:keepNext/>
    </w:pPr>
    <w:rPr>
      <w:b/>
    </w:rPr>
  </w:style>
  <w:style w:type="paragraph" w:customStyle="1" w:styleId="H6">
    <w:name w:val="H6"/>
    <w:basedOn w:val="Normal"/>
    <w:uiPriority w:val="99"/>
    <w:rsid w:val="003E6737"/>
    <w:pPr>
      <w:keepNext/>
    </w:pPr>
    <w:rPr>
      <w:b/>
      <w:sz w:val="16"/>
    </w:rPr>
  </w:style>
  <w:style w:type="paragraph" w:customStyle="1" w:styleId="Address">
    <w:name w:val="Address"/>
    <w:basedOn w:val="Normal"/>
    <w:uiPriority w:val="99"/>
    <w:rsid w:val="003E6737"/>
    <w:rPr>
      <w:i/>
    </w:rPr>
  </w:style>
  <w:style w:type="paragraph" w:customStyle="1" w:styleId="Blockquote">
    <w:name w:val="Blockquote"/>
    <w:basedOn w:val="Normal"/>
    <w:uiPriority w:val="99"/>
    <w:rsid w:val="003E6737"/>
    <w:pPr>
      <w:ind w:left="360" w:right="360"/>
    </w:pPr>
  </w:style>
  <w:style w:type="paragraph" w:customStyle="1" w:styleId="Preformatted">
    <w:name w:val="Preformatted"/>
    <w:basedOn w:val="Normal"/>
    <w:uiPriority w:val="99"/>
    <w:rsid w:val="003E673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z-BottomofForm1">
    <w:name w:val="z-Bottom of Form1"/>
    <w:uiPriority w:val="99"/>
    <w:rsid w:val="003E6737"/>
    <w:pPr>
      <w:widowControl w:val="0"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jc w:val="center"/>
      <w:textAlignment w:val="baseline"/>
    </w:pPr>
    <w:rPr>
      <w:rFonts w:ascii="Arial" w:hAnsi="Arial" w:cs="Courier New"/>
      <w:vanish/>
      <w:kern w:val="2"/>
      <w:sz w:val="16"/>
      <w:szCs w:val="24"/>
      <w:lang w:eastAsia="zh-CN" w:bidi="hi-IN"/>
    </w:rPr>
  </w:style>
  <w:style w:type="paragraph" w:customStyle="1" w:styleId="z-TopofForm1">
    <w:name w:val="z-Top of Form1"/>
    <w:uiPriority w:val="99"/>
    <w:rsid w:val="003E6737"/>
    <w:pPr>
      <w:widowControl w:val="0"/>
      <w:suppressAutoHyphens/>
      <w:jc w:val="center"/>
      <w:textAlignment w:val="baseline"/>
    </w:pPr>
    <w:rPr>
      <w:rFonts w:ascii="Arial" w:hAnsi="Arial" w:cs="Courier New"/>
      <w:vanish/>
      <w:kern w:val="2"/>
      <w:sz w:val="16"/>
      <w:szCs w:val="24"/>
      <w:lang w:eastAsia="zh-CN" w:bidi="hi-IN"/>
    </w:rPr>
  </w:style>
  <w:style w:type="paragraph" w:customStyle="1" w:styleId="Footnote">
    <w:name w:val="Footnote"/>
    <w:basedOn w:val="Standard"/>
    <w:uiPriority w:val="99"/>
    <w:rsid w:val="003E6737"/>
    <w:pPr>
      <w:suppressLineNumbers/>
      <w:ind w:left="339" w:hanging="339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rsid w:val="003E673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48B"/>
    <w:rPr>
      <w:kern w:val="2"/>
      <w:sz w:val="20"/>
      <w:szCs w:val="18"/>
      <w:lang w:eastAsia="zh-CN" w:bidi="hi-IN"/>
    </w:rPr>
  </w:style>
  <w:style w:type="paragraph" w:customStyle="1" w:styleId="1f">
    <w:name w:val="Обычная таблица1"/>
    <w:uiPriority w:val="99"/>
    <w:rsid w:val="003E6737"/>
    <w:pPr>
      <w:suppressAutoHyphens/>
    </w:pPr>
    <w:rPr>
      <w:rFonts w:ascii="Times New Roman" w:hAnsi="Times New Roman" w:cs="Times New Roman"/>
      <w:kern w:val="2"/>
      <w:sz w:val="20"/>
      <w:szCs w:val="20"/>
    </w:rPr>
  </w:style>
  <w:style w:type="paragraph" w:styleId="ListParagraph">
    <w:name w:val="List Paragraph"/>
    <w:basedOn w:val="Normal"/>
    <w:uiPriority w:val="99"/>
    <w:qFormat/>
    <w:rsid w:val="003E6737"/>
    <w:pPr>
      <w:spacing w:after="200"/>
      <w:ind w:left="720"/>
      <w:contextualSpacing/>
    </w:pPr>
  </w:style>
  <w:style w:type="paragraph" w:styleId="NormalWeb">
    <w:name w:val="Normal (Web)"/>
    <w:basedOn w:val="Normal"/>
    <w:uiPriority w:val="99"/>
    <w:rsid w:val="003E6737"/>
    <w:pPr>
      <w:spacing w:beforeAutospacing="1" w:after="142"/>
    </w:pPr>
    <w:rPr>
      <w:rFonts w:cs="Times New Roman"/>
      <w:lang w:eastAsia="ru-RU"/>
    </w:rPr>
  </w:style>
  <w:style w:type="paragraph" w:customStyle="1" w:styleId="s1">
    <w:name w:val="s_1"/>
    <w:basedOn w:val="Normal"/>
    <w:uiPriority w:val="99"/>
    <w:pPr>
      <w:suppressAutoHyphens w:val="0"/>
      <w:spacing w:beforeAutospacing="1" w:afterAutospacing="1"/>
    </w:pPr>
    <w:rPr>
      <w:rFonts w:cs="Times New Roman"/>
      <w:kern w:val="0"/>
      <w:lang w:eastAsia="ru-RU" w:bidi="ar-SA"/>
    </w:rPr>
  </w:style>
  <w:style w:type="paragraph" w:customStyle="1" w:styleId="1f0">
    <w:name w:val="Текст1"/>
    <w:basedOn w:val="Normal"/>
    <w:uiPriority w:val="99"/>
    <w:rPr>
      <w:rFonts w:ascii="Calibri" w:hAnsi="Calibri" w:cs="Times New Roman"/>
      <w:kern w:val="0"/>
      <w:sz w:val="22"/>
      <w:szCs w:val="21"/>
      <w:lang w:eastAsia="en-US" w:bidi="ar-SA"/>
    </w:rPr>
  </w:style>
  <w:style w:type="paragraph" w:customStyle="1" w:styleId="1f1">
    <w:name w:val="Обычный1"/>
    <w:uiPriority w:val="99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/>
      <w:sz w:val="24"/>
      <w:szCs w:val="24"/>
      <w:lang w:eastAsia="zh-CN" w:bidi="hi-IN"/>
    </w:rPr>
  </w:style>
  <w:style w:type="paragraph" w:customStyle="1" w:styleId="26">
    <w:name w:val="Обычная таблица2"/>
    <w:uiPriority w:val="99"/>
    <w:rsid w:val="003E6737"/>
    <w:pPr>
      <w:suppressAutoHyphens/>
    </w:pPr>
    <w:rPr>
      <w:rFonts w:ascii="Times New Roman" w:hAnsi="Times New Roman" w:cs="Times New Roman"/>
      <w:kern w:val="2"/>
      <w:sz w:val="20"/>
      <w:szCs w:val="20"/>
    </w:rPr>
  </w:style>
  <w:style w:type="paragraph" w:customStyle="1" w:styleId="Standard1">
    <w:name w:val="Standard1"/>
    <w:uiPriority w:val="99"/>
    <w:pPr>
      <w:widowControl w:val="0"/>
      <w:suppressAutoHyphens/>
      <w:ind w:firstLine="720"/>
      <w:jc w:val="both"/>
      <w:textAlignment w:val="baseline"/>
    </w:pPr>
    <w:rPr>
      <w:rFonts w:ascii="Arial" w:hAnsi="Arial" w:cs="Arial"/>
      <w:kern w:val="2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rPr>
      <w:szCs w:val="18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1248B"/>
    <w:rPr>
      <w:kern w:val="2"/>
      <w:sz w:val="20"/>
      <w:szCs w:val="18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pPr>
      <w:widowControl w:val="0"/>
      <w:textAlignment w:val="baseline"/>
    </w:pPr>
    <w:rPr>
      <w:rFonts w:ascii="Calibri" w:hAnsi="Calibri" w:cs="Tahoma"/>
      <w:b/>
      <w:bCs/>
      <w:kern w:val="0"/>
      <w:szCs w:val="20"/>
      <w:lang w:eastAsia="en-US" w:bidi="ar-SA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81248B"/>
    <w:rPr>
      <w:b/>
      <w:bCs/>
      <w:kern w:val="2"/>
      <w:sz w:val="20"/>
      <w:lang w:eastAsia="zh-CN" w:bidi="hi-IN"/>
    </w:rPr>
  </w:style>
  <w:style w:type="paragraph" w:customStyle="1" w:styleId="TableParagraph">
    <w:name w:val="Table Paragraph"/>
    <w:basedOn w:val="Standard"/>
    <w:uiPriority w:val="99"/>
    <w:rPr>
      <w:rFonts w:cs="Times New Roman"/>
      <w:kern w:val="0"/>
      <w:sz w:val="22"/>
      <w:szCs w:val="22"/>
      <w:lang w:eastAsia="en-US" w:bidi="ar-SA"/>
    </w:rPr>
  </w:style>
  <w:style w:type="paragraph" w:customStyle="1" w:styleId="western">
    <w:name w:val="western"/>
    <w:basedOn w:val="Normal"/>
    <w:uiPriority w:val="99"/>
    <w:pPr>
      <w:suppressAutoHyphens w:val="0"/>
      <w:spacing w:beforeAutospacing="1" w:after="142" w:line="276" w:lineRule="auto"/>
    </w:pPr>
    <w:rPr>
      <w:rFonts w:ascii="Times New Roman" w:hAnsi="Times New Roman" w:cs="Times New Roman"/>
      <w:kern w:val="0"/>
      <w:sz w:val="24"/>
      <w:lang w:eastAsia="ru-RU" w:bidi="ar-SA"/>
    </w:rPr>
  </w:style>
  <w:style w:type="paragraph" w:customStyle="1" w:styleId="empty">
    <w:name w:val="empty"/>
    <w:basedOn w:val="Normal"/>
    <w:uiPriority w:val="99"/>
    <w:pPr>
      <w:suppressAutoHyphens w:val="0"/>
      <w:spacing w:beforeAutospacing="1" w:afterAutospacing="1"/>
    </w:pPr>
    <w:rPr>
      <w:rFonts w:ascii="Times New Roman" w:hAnsi="Times New Roman" w:cs="Times New Roman"/>
      <w:kern w:val="0"/>
      <w:sz w:val="24"/>
      <w:lang w:eastAsia="ru-RU" w:bidi="ar-SA"/>
    </w:rPr>
  </w:style>
  <w:style w:type="paragraph" w:customStyle="1" w:styleId="s16">
    <w:name w:val="s_16"/>
    <w:basedOn w:val="Normal"/>
    <w:uiPriority w:val="99"/>
    <w:pPr>
      <w:suppressAutoHyphens w:val="0"/>
      <w:spacing w:beforeAutospacing="1" w:afterAutospacing="1"/>
    </w:pPr>
    <w:rPr>
      <w:rFonts w:ascii="Times New Roman" w:hAnsi="Times New Roman" w:cs="Times New Roman"/>
      <w:kern w:val="0"/>
      <w:sz w:val="24"/>
      <w:lang w:eastAsia="ru-RU" w:bidi="ar-SA"/>
    </w:rPr>
  </w:style>
  <w:style w:type="paragraph" w:customStyle="1" w:styleId="Standard2">
    <w:name w:val="Standard2"/>
    <w:uiPriority w:val="99"/>
    <w:pPr>
      <w:widowControl w:val="0"/>
      <w:suppressAutoHyphens/>
      <w:ind w:firstLine="720"/>
      <w:jc w:val="both"/>
      <w:textAlignment w:val="baseline"/>
    </w:pPr>
    <w:rPr>
      <w:rFonts w:ascii="Arial" w:hAnsi="Arial" w:cs="Arial"/>
      <w:kern w:val="2"/>
      <w:sz w:val="24"/>
      <w:szCs w:val="24"/>
      <w:lang w:eastAsia="zh-CN"/>
    </w:rPr>
  </w:style>
  <w:style w:type="paragraph" w:customStyle="1" w:styleId="cef1edeee2edeee9f2e5eaf1f2">
    <w:name w:val="Оceсf1нedоeeвe2нedоeeйe9 тf2еe5кeaсf1тf2"/>
    <w:basedOn w:val="Standard"/>
    <w:uiPriority w:val="99"/>
    <w:pPr>
      <w:spacing w:after="140" w:line="276" w:lineRule="auto"/>
    </w:pPr>
    <w:rPr>
      <w:rFonts w:ascii="Calibri" w:hAnsi="Calibri" w:cs="Tahoma"/>
      <w:kern w:val="0"/>
      <w:sz w:val="22"/>
      <w:szCs w:val="22"/>
      <w:lang w:eastAsia="en-US" w:bidi="ar-SA"/>
    </w:rPr>
  </w:style>
  <w:style w:type="character" w:styleId="CommentReference">
    <w:name w:val="annotation reference"/>
    <w:basedOn w:val="DefaultParagraphFont"/>
    <w:uiPriority w:val="99"/>
    <w:semiHidden/>
    <w:rsid w:val="003E6737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63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.tambov.gov.ru/document/redirect/184755/1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676</TotalTime>
  <Pages>32</Pages>
  <Words>9765</Words>
  <Characters>-32766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comp5</cp:lastModifiedBy>
  <cp:revision>45</cp:revision>
  <cp:lastPrinted>2024-08-01T12:01:00Z</cp:lastPrinted>
  <dcterms:created xsi:type="dcterms:W3CDTF">2024-09-04T05:48:00Z</dcterms:created>
  <dcterms:modified xsi:type="dcterms:W3CDTF">2024-11-15T06:28:00Z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